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F01" w:rsidRDefault="00E93F01" w:rsidP="001219AD">
      <w:pPr>
        <w:pStyle w:val="1"/>
        <w:rPr>
          <w:rFonts w:ascii="Times New Roman" w:hAnsi="Times New Roman"/>
          <w:sz w:val="28"/>
          <w:szCs w:val="28"/>
        </w:rPr>
      </w:pPr>
    </w:p>
    <w:p w:rsidR="00E93F01" w:rsidRDefault="00E93F01" w:rsidP="001219AD">
      <w:pPr>
        <w:shd w:val="clear" w:color="auto" w:fill="FFFFFF"/>
        <w:spacing w:line="345" w:lineRule="atLeast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ТАБЛИЦА</w:t>
      </w:r>
    </w:p>
    <w:p w:rsidR="00E93F01" w:rsidRDefault="00E93F01" w:rsidP="001219AD">
      <w:pPr>
        <w:shd w:val="clear" w:color="auto" w:fill="FFFFFF"/>
        <w:spacing w:line="345" w:lineRule="atLeast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повышения значений показателей доступности для инвалидов</w:t>
      </w:r>
    </w:p>
    <w:p w:rsidR="00E93F01" w:rsidRDefault="00E93F01" w:rsidP="00FA0F3B">
      <w:pPr>
        <w:shd w:val="clear" w:color="auto" w:fill="FFFFFF"/>
        <w:spacing w:line="345" w:lineRule="atLeast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объектов и услуг</w:t>
      </w:r>
    </w:p>
    <w:p w:rsidR="00E93F01" w:rsidRDefault="00E93F01" w:rsidP="001219AD">
      <w:pPr>
        <w:pStyle w:val="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качестве контрольных показателей успешной реализации «Дорожной карты» выбраны: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48"/>
        <w:gridCol w:w="1260"/>
        <w:gridCol w:w="915"/>
        <w:gridCol w:w="1063"/>
        <w:gridCol w:w="1076"/>
        <w:gridCol w:w="1072"/>
        <w:gridCol w:w="1217"/>
        <w:gridCol w:w="1038"/>
        <w:gridCol w:w="2079"/>
      </w:tblGrid>
      <w:tr w:rsidR="00E93F01" w:rsidTr="000B4F77">
        <w:trPr>
          <w:trHeight w:val="468"/>
          <w:tblHeader/>
          <w:jc w:val="center"/>
        </w:trPr>
        <w:tc>
          <w:tcPr>
            <w:tcW w:w="6048" w:type="dxa"/>
          </w:tcPr>
          <w:p w:rsidR="00E93F01" w:rsidRPr="00EB6290" w:rsidRDefault="00E93F01" w:rsidP="007C07B4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</w:p>
          <w:p w:rsidR="00E93F01" w:rsidRPr="000B4F77" w:rsidRDefault="00E93F01" w:rsidP="00EB6290">
            <w:pPr>
              <w:pStyle w:val="1"/>
              <w:jc w:val="center"/>
              <w:rPr>
                <w:rFonts w:ascii="Times New Roman" w:hAnsi="Times New Roman"/>
              </w:rPr>
            </w:pPr>
            <w:r w:rsidRPr="000B4F77">
              <w:rPr>
                <w:rFonts w:ascii="Times New Roman" w:hAnsi="Times New Roman"/>
              </w:rPr>
              <w:t>Наименование контрольного показателя</w:t>
            </w:r>
          </w:p>
          <w:p w:rsidR="00E93F01" w:rsidRPr="00EB6290" w:rsidRDefault="00E93F01" w:rsidP="007C07B4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E93F01" w:rsidRPr="00EB6290" w:rsidRDefault="00E93F01" w:rsidP="00EB6290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6290">
              <w:rPr>
                <w:rFonts w:ascii="Times New Roman" w:hAnsi="Times New Roman"/>
                <w:sz w:val="20"/>
                <w:szCs w:val="20"/>
              </w:rPr>
              <w:t>Ед. изм.</w:t>
            </w:r>
          </w:p>
        </w:tc>
        <w:tc>
          <w:tcPr>
            <w:tcW w:w="915" w:type="dxa"/>
            <w:vAlign w:val="center"/>
          </w:tcPr>
          <w:p w:rsidR="00E93F01" w:rsidRPr="00EB6290" w:rsidRDefault="00E93F01" w:rsidP="00EB6290">
            <w:pPr>
              <w:pStyle w:val="1"/>
              <w:ind w:right="-153" w:hanging="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6290">
              <w:rPr>
                <w:rFonts w:ascii="Times New Roman" w:hAnsi="Times New Roman"/>
                <w:sz w:val="20"/>
                <w:szCs w:val="20"/>
              </w:rPr>
              <w:t>2015 год</w:t>
            </w:r>
          </w:p>
        </w:tc>
        <w:tc>
          <w:tcPr>
            <w:tcW w:w="1063" w:type="dxa"/>
            <w:vAlign w:val="center"/>
          </w:tcPr>
          <w:p w:rsidR="00E93F01" w:rsidRPr="00EB6290" w:rsidRDefault="00E93F01" w:rsidP="00EB6290">
            <w:pPr>
              <w:pStyle w:val="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6290">
              <w:rPr>
                <w:rFonts w:ascii="Times New Roman" w:hAnsi="Times New Roman"/>
                <w:color w:val="000000"/>
                <w:sz w:val="20"/>
                <w:szCs w:val="20"/>
              </w:rPr>
              <w:t>2016 год</w:t>
            </w:r>
          </w:p>
        </w:tc>
        <w:tc>
          <w:tcPr>
            <w:tcW w:w="1076" w:type="dxa"/>
            <w:vAlign w:val="center"/>
          </w:tcPr>
          <w:p w:rsidR="00E93F01" w:rsidRPr="00EB6290" w:rsidRDefault="00E93F01" w:rsidP="00EB6290">
            <w:pPr>
              <w:pStyle w:val="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6290">
              <w:rPr>
                <w:rFonts w:ascii="Times New Roman" w:hAnsi="Times New Roman"/>
                <w:color w:val="000000"/>
                <w:sz w:val="20"/>
                <w:szCs w:val="20"/>
              </w:rPr>
              <w:t>2017 год</w:t>
            </w:r>
          </w:p>
        </w:tc>
        <w:tc>
          <w:tcPr>
            <w:tcW w:w="1072" w:type="dxa"/>
            <w:vAlign w:val="center"/>
          </w:tcPr>
          <w:p w:rsidR="00E93F01" w:rsidRPr="00EB6290" w:rsidRDefault="00E93F01" w:rsidP="00EB6290">
            <w:pPr>
              <w:pStyle w:val="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6290">
              <w:rPr>
                <w:rFonts w:ascii="Times New Roman" w:hAnsi="Times New Roman"/>
                <w:color w:val="000000"/>
                <w:sz w:val="20"/>
                <w:szCs w:val="20"/>
              </w:rPr>
              <w:t>2018 год</w:t>
            </w:r>
          </w:p>
        </w:tc>
        <w:tc>
          <w:tcPr>
            <w:tcW w:w="1217" w:type="dxa"/>
            <w:vAlign w:val="center"/>
          </w:tcPr>
          <w:p w:rsidR="00E93F01" w:rsidRPr="00EB6290" w:rsidRDefault="00E93F01" w:rsidP="00EB6290">
            <w:pPr>
              <w:pStyle w:val="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6290">
              <w:rPr>
                <w:rFonts w:ascii="Times New Roman" w:hAnsi="Times New Roman"/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1038" w:type="dxa"/>
            <w:vAlign w:val="center"/>
          </w:tcPr>
          <w:p w:rsidR="00E93F01" w:rsidRPr="00EB6290" w:rsidRDefault="00E93F01" w:rsidP="00EB6290">
            <w:pPr>
              <w:pStyle w:val="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6290">
              <w:rPr>
                <w:rFonts w:ascii="Times New Roman" w:hAnsi="Times New Roman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2079" w:type="dxa"/>
            <w:vAlign w:val="center"/>
          </w:tcPr>
          <w:p w:rsidR="00E93F01" w:rsidRDefault="00E93F01" w:rsidP="00EB6290">
            <w:pPr>
              <w:pStyle w:val="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Структурное подразделение (должное лицо), ответственное за мониторинг и достижение запланированных показателей доступности для  инвалидов объектов и услуг</w:t>
            </w:r>
          </w:p>
        </w:tc>
      </w:tr>
      <w:tr w:rsidR="00E93F01" w:rsidTr="000B4F77">
        <w:trPr>
          <w:trHeight w:val="468"/>
          <w:jc w:val="center"/>
        </w:trPr>
        <w:tc>
          <w:tcPr>
            <w:tcW w:w="6048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Доля граждан, получивших  услуги в муниципальных учреждениях, в общем числе граждан, обратившихся за получением  услуг в муниципальные учреждения </w:t>
            </w:r>
          </w:p>
          <w:p w:rsidR="00E93F01" w:rsidRDefault="00E93F01" w:rsidP="007C07B4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15" w:type="dxa"/>
            <w:vAlign w:val="center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63" w:type="dxa"/>
            <w:vAlign w:val="center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76" w:type="dxa"/>
            <w:vAlign w:val="center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72" w:type="dxa"/>
            <w:vAlign w:val="center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17" w:type="dxa"/>
            <w:vAlign w:val="center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38" w:type="dxa"/>
            <w:vAlign w:val="center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79" w:type="dxa"/>
            <w:vAlign w:val="center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3F01" w:rsidTr="000B4F77">
        <w:trPr>
          <w:trHeight w:val="468"/>
          <w:jc w:val="center"/>
        </w:trPr>
        <w:tc>
          <w:tcPr>
            <w:tcW w:w="6048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Доля доступных для инвалидов и других маломобильных групп населения приоритетных муниципальных объектов социальной в общем количестве приоритетных объектов  </w:t>
            </w:r>
          </w:p>
          <w:p w:rsidR="00E93F01" w:rsidRDefault="00E93F01" w:rsidP="007C07B4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15" w:type="dxa"/>
            <w:vAlign w:val="center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  <w:tc>
          <w:tcPr>
            <w:tcW w:w="1063" w:type="dxa"/>
            <w:vAlign w:val="center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76" w:type="dxa"/>
            <w:vAlign w:val="center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72" w:type="dxa"/>
            <w:vAlign w:val="center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17" w:type="dxa"/>
            <w:vAlign w:val="center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38" w:type="dxa"/>
            <w:vAlign w:val="center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079" w:type="dxa"/>
            <w:vAlign w:val="center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образования администрации города Ржева   </w:t>
            </w: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культуры администрации города Ржева   </w:t>
            </w:r>
          </w:p>
        </w:tc>
      </w:tr>
      <w:tr w:rsidR="00E93F01" w:rsidTr="000B4F77">
        <w:trPr>
          <w:trHeight w:val="468"/>
          <w:jc w:val="center"/>
        </w:trPr>
        <w:tc>
          <w:tcPr>
            <w:tcW w:w="6048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Доля муниципальных общеобразовательных учреждений, в которых сформирована универсальная безбарьерная среда, позволяющая обеспечить совместное обучение инвалидов и лиц, не имеющих нарушений развития, в общем количестве общеобразовательных учреждений. </w:t>
            </w:r>
          </w:p>
        </w:tc>
        <w:tc>
          <w:tcPr>
            <w:tcW w:w="1260" w:type="dxa"/>
            <w:vAlign w:val="center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15" w:type="dxa"/>
            <w:vAlign w:val="center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  <w:tc>
          <w:tcPr>
            <w:tcW w:w="1063" w:type="dxa"/>
            <w:vAlign w:val="center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76" w:type="dxa"/>
            <w:vAlign w:val="center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72" w:type="dxa"/>
            <w:vAlign w:val="center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17" w:type="dxa"/>
            <w:vAlign w:val="center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38" w:type="dxa"/>
            <w:vAlign w:val="center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79" w:type="dxa"/>
            <w:vAlign w:val="center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образования администрации города Ржева   </w:t>
            </w:r>
          </w:p>
        </w:tc>
      </w:tr>
      <w:tr w:rsidR="00E93F01" w:rsidTr="000B4F77">
        <w:trPr>
          <w:trHeight w:val="468"/>
          <w:jc w:val="center"/>
        </w:trPr>
        <w:tc>
          <w:tcPr>
            <w:tcW w:w="6048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Доля лиц с ограниченными возможностями здоровья и инвалидов в возрасте от 6 до 18 лет, систематически занимающихся физкультурой, спортом в общей численности  данной категории населения</w:t>
            </w:r>
          </w:p>
        </w:tc>
        <w:tc>
          <w:tcPr>
            <w:tcW w:w="1260" w:type="dxa"/>
            <w:vAlign w:val="center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15" w:type="dxa"/>
            <w:vAlign w:val="center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063" w:type="dxa"/>
            <w:vAlign w:val="center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076" w:type="dxa"/>
            <w:vAlign w:val="center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072" w:type="dxa"/>
            <w:vAlign w:val="center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217" w:type="dxa"/>
            <w:vAlign w:val="center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038" w:type="dxa"/>
            <w:vAlign w:val="center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2079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образования администрации города Ржева   </w:t>
            </w: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Председатель Комитета по физической культуре и спорту  администрации города Ржева   </w:t>
            </w: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3F01" w:rsidTr="000B4F77">
        <w:trPr>
          <w:trHeight w:val="468"/>
          <w:jc w:val="center"/>
        </w:trPr>
        <w:tc>
          <w:tcPr>
            <w:tcW w:w="6048" w:type="dxa"/>
            <w:tcBorders>
              <w:bottom w:val="nil"/>
            </w:tcBorders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позитивного отношения общества к необходимости создания для инвалидов и маломобильных граждан безбарьерной среды жизнедеятельности и условий для успешной интеграции их в общество:</w:t>
            </w:r>
          </w:p>
        </w:tc>
        <w:tc>
          <w:tcPr>
            <w:tcW w:w="1260" w:type="dxa"/>
            <w:vAlign w:val="center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" w:type="dxa"/>
            <w:vAlign w:val="center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9" w:type="dxa"/>
            <w:vAlign w:val="center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3F01" w:rsidTr="000B4F77">
        <w:trPr>
          <w:trHeight w:val="468"/>
          <w:jc w:val="center"/>
        </w:trPr>
        <w:tc>
          <w:tcPr>
            <w:tcW w:w="6048" w:type="dxa"/>
            <w:tcBorders>
              <w:top w:val="nil"/>
              <w:bottom w:val="nil"/>
            </w:tcBorders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доля инвалидов, положительно оценивающих уровень доступности приоритетных объектов и услуг в приоритетных сферах жизнедеятельности, в общей численности опрошенных инвалидов</w:t>
            </w: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15" w:type="dxa"/>
            <w:vAlign w:val="center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063" w:type="dxa"/>
            <w:vAlign w:val="center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076" w:type="dxa"/>
            <w:vAlign w:val="center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072" w:type="dxa"/>
            <w:vAlign w:val="center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217" w:type="dxa"/>
            <w:vAlign w:val="center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038" w:type="dxa"/>
            <w:vAlign w:val="center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79" w:type="dxa"/>
            <w:vAlign w:val="center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3F01" w:rsidTr="000B4F77">
        <w:trPr>
          <w:trHeight w:val="468"/>
          <w:jc w:val="center"/>
        </w:trPr>
        <w:tc>
          <w:tcPr>
            <w:tcW w:w="6048" w:type="dxa"/>
            <w:tcBorders>
              <w:top w:val="nil"/>
            </w:tcBorders>
          </w:tcPr>
          <w:p w:rsidR="00E93F01" w:rsidRDefault="00E93F01" w:rsidP="007C07B4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удельный вес зданий  учреждений, требующих капитального ремонта с целью обеспечения их доступности для инвалидов и маломобильных групп населения, от общего количества зданий учреждений, предоставляющих услуги инвалидам и маломобильным группам населения</w:t>
            </w:r>
          </w:p>
          <w:p w:rsidR="00E93F01" w:rsidRDefault="00E93F01" w:rsidP="007C07B4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15" w:type="dxa"/>
            <w:vAlign w:val="center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063" w:type="dxa"/>
            <w:vAlign w:val="center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076" w:type="dxa"/>
            <w:vAlign w:val="center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072" w:type="dxa"/>
            <w:vAlign w:val="center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217" w:type="dxa"/>
            <w:vAlign w:val="center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038" w:type="dxa"/>
            <w:vAlign w:val="center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2079" w:type="dxa"/>
            <w:vAlign w:val="center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93F01" w:rsidRDefault="00E93F01" w:rsidP="001219AD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</w:p>
    <w:p w:rsidR="00E93F01" w:rsidRDefault="00E93F01" w:rsidP="001219AD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</w:p>
    <w:p w:rsidR="00E93F01" w:rsidRDefault="00E93F01" w:rsidP="001219AD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</w:p>
    <w:p w:rsidR="00E93F01" w:rsidRDefault="00E93F01" w:rsidP="001219AD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</w:p>
    <w:p w:rsidR="00E93F01" w:rsidRDefault="00E93F01" w:rsidP="001219AD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</w:p>
    <w:p w:rsidR="00E93F01" w:rsidRDefault="00E93F01" w:rsidP="001219AD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II. План мероприятий, реализуемых для достижения </w:t>
      </w:r>
    </w:p>
    <w:p w:rsidR="00E93F01" w:rsidRDefault="00E93F01" w:rsidP="001219AD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запланированных значений показателей доступности для инвалидов объектов и услуг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6"/>
        <w:gridCol w:w="3987"/>
        <w:gridCol w:w="2471"/>
        <w:gridCol w:w="2387"/>
        <w:gridCol w:w="2165"/>
        <w:gridCol w:w="2840"/>
      </w:tblGrid>
      <w:tr w:rsidR="00E93F01" w:rsidTr="000B4F77">
        <w:trPr>
          <w:jc w:val="center"/>
        </w:trPr>
        <w:tc>
          <w:tcPr>
            <w:tcW w:w="936" w:type="dxa"/>
          </w:tcPr>
          <w:p w:rsidR="00E93F01" w:rsidRDefault="00E93F01" w:rsidP="000B4F77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E93F01" w:rsidRDefault="00E93F01" w:rsidP="000B4F77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161" w:type="dxa"/>
          </w:tcPr>
          <w:p w:rsidR="00E93F01" w:rsidRDefault="00E93F01" w:rsidP="000B4F77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531" w:type="dxa"/>
          </w:tcPr>
          <w:p w:rsidR="00E93F01" w:rsidRDefault="00E93F01" w:rsidP="000B4F77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Нормативный правовой акт, иной документ, которым предусмотрено проведение мероприятия</w:t>
            </w:r>
          </w:p>
        </w:tc>
        <w:tc>
          <w:tcPr>
            <w:tcW w:w="2418" w:type="dxa"/>
          </w:tcPr>
          <w:p w:rsidR="00E93F01" w:rsidRDefault="00E93F01" w:rsidP="000B4F77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Ответственные исполнители,</w:t>
            </w:r>
          </w:p>
          <w:p w:rsidR="00E93F01" w:rsidRDefault="00E93F01" w:rsidP="000B4F77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соисполнители</w:t>
            </w:r>
          </w:p>
        </w:tc>
        <w:tc>
          <w:tcPr>
            <w:tcW w:w="2197" w:type="dxa"/>
          </w:tcPr>
          <w:p w:rsidR="00E93F01" w:rsidRDefault="00E93F01" w:rsidP="000B4F77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2885" w:type="dxa"/>
          </w:tcPr>
          <w:p w:rsidR="00E93F01" w:rsidRDefault="00E93F01" w:rsidP="000B4F77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Планируемые результаты влияния мероприятия на повышение значения показателя доступности для инвалидов объектов и услуг</w:t>
            </w:r>
          </w:p>
        </w:tc>
      </w:tr>
      <w:tr w:rsidR="00E93F01" w:rsidTr="000B4F77">
        <w:trPr>
          <w:jc w:val="center"/>
        </w:trPr>
        <w:tc>
          <w:tcPr>
            <w:tcW w:w="15128" w:type="dxa"/>
            <w:gridSpan w:val="6"/>
          </w:tcPr>
          <w:p w:rsidR="00E93F01" w:rsidRDefault="00E93F01" w:rsidP="007C07B4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1. Мероприятия по поэтапному повышению значений показателей доступности для инвалидов объектов инфраструктуры (транспортных средств, средств связи и информации), включая оборудование объектов необходимыми приспособлениями</w:t>
            </w:r>
          </w:p>
        </w:tc>
      </w:tr>
      <w:tr w:rsidR="00E93F01" w:rsidTr="000B4F77">
        <w:trPr>
          <w:trHeight w:val="1992"/>
          <w:jc w:val="center"/>
        </w:trPr>
        <w:tc>
          <w:tcPr>
            <w:tcW w:w="936" w:type="dxa"/>
          </w:tcPr>
          <w:p w:rsidR="00E93F01" w:rsidRDefault="00E93F01" w:rsidP="001219AD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E93F01" w:rsidRDefault="00E93F01" w:rsidP="007C07B4">
            <w:pPr>
              <w:pStyle w:val="1"/>
              <w:rPr>
                <w:rStyle w:val="FontStyle39"/>
                <w:b w:val="0"/>
                <w:bCs/>
                <w:sz w:val="24"/>
                <w:szCs w:val="24"/>
              </w:rPr>
            </w:pPr>
            <w:r>
              <w:rPr>
                <w:rStyle w:val="FontStyle39"/>
                <w:b w:val="0"/>
                <w:bCs/>
                <w:sz w:val="24"/>
                <w:szCs w:val="24"/>
              </w:rPr>
              <w:t xml:space="preserve">Разработка и утверждение плана мероприятий (дорожной карты) </w:t>
            </w:r>
          </w:p>
          <w:p w:rsidR="00E93F01" w:rsidRDefault="00E93F01" w:rsidP="007C07B4">
            <w:pPr>
              <w:pStyle w:val="1"/>
              <w:rPr>
                <w:rStyle w:val="FontStyle39"/>
                <w:b w:val="0"/>
                <w:bCs/>
                <w:sz w:val="24"/>
                <w:szCs w:val="24"/>
              </w:rPr>
            </w:pPr>
            <w:r>
              <w:rPr>
                <w:rStyle w:val="FontStyle39"/>
                <w:b w:val="0"/>
                <w:bCs/>
                <w:sz w:val="24"/>
                <w:szCs w:val="24"/>
              </w:rPr>
              <w:t xml:space="preserve">по повышению значений показателей </w:t>
            </w:r>
          </w:p>
          <w:p w:rsidR="00E93F01" w:rsidRDefault="00E93F01" w:rsidP="007C07B4">
            <w:pPr>
              <w:pStyle w:val="1"/>
              <w:rPr>
                <w:rStyle w:val="FontStyle39"/>
                <w:b w:val="0"/>
                <w:bCs/>
                <w:sz w:val="24"/>
                <w:szCs w:val="24"/>
              </w:rPr>
            </w:pPr>
            <w:r>
              <w:rPr>
                <w:rStyle w:val="FontStyle39"/>
                <w:b w:val="0"/>
                <w:bCs/>
                <w:sz w:val="24"/>
                <w:szCs w:val="24"/>
              </w:rPr>
              <w:t xml:space="preserve">доступности для инвалидов </w:t>
            </w:r>
          </w:p>
          <w:p w:rsidR="00E93F01" w:rsidRDefault="00E93F01" w:rsidP="007C07B4">
            <w:pPr>
              <w:pStyle w:val="1"/>
              <w:rPr>
                <w:rStyle w:val="FontStyle39"/>
                <w:b w:val="0"/>
                <w:bCs/>
                <w:sz w:val="24"/>
                <w:szCs w:val="24"/>
              </w:rPr>
            </w:pPr>
            <w:r>
              <w:rPr>
                <w:rStyle w:val="FontStyle39"/>
                <w:b w:val="0"/>
                <w:bCs/>
                <w:sz w:val="24"/>
                <w:szCs w:val="24"/>
              </w:rPr>
              <w:t xml:space="preserve">объектов и услуг в приоритетных сферах </w:t>
            </w:r>
          </w:p>
          <w:p w:rsidR="00E93F01" w:rsidRDefault="00E93F01" w:rsidP="007C07B4">
            <w:pPr>
              <w:pStyle w:val="1"/>
              <w:rPr>
                <w:rStyle w:val="FontStyle39"/>
                <w:b w:val="0"/>
                <w:bCs/>
                <w:sz w:val="24"/>
                <w:szCs w:val="24"/>
              </w:rPr>
            </w:pPr>
            <w:r>
              <w:rPr>
                <w:rStyle w:val="FontStyle39"/>
                <w:b w:val="0"/>
                <w:bCs/>
                <w:sz w:val="24"/>
                <w:szCs w:val="24"/>
              </w:rPr>
              <w:t xml:space="preserve">жизнедеятельности инвалидов и </w:t>
            </w:r>
          </w:p>
          <w:p w:rsidR="00E93F01" w:rsidRDefault="00E93F01" w:rsidP="007C07B4">
            <w:pPr>
              <w:pStyle w:val="1"/>
              <w:rPr>
                <w:rStyle w:val="FontStyle39"/>
                <w:b w:val="0"/>
                <w:bCs/>
                <w:sz w:val="24"/>
                <w:szCs w:val="24"/>
              </w:rPr>
            </w:pPr>
            <w:r>
              <w:rPr>
                <w:rStyle w:val="FontStyle39"/>
                <w:b w:val="0"/>
                <w:bCs/>
                <w:sz w:val="24"/>
                <w:szCs w:val="24"/>
              </w:rPr>
              <w:t xml:space="preserve">других маломобильных групп </w:t>
            </w:r>
          </w:p>
          <w:p w:rsidR="00E93F01" w:rsidRDefault="00E93F01" w:rsidP="007C07B4">
            <w:pPr>
              <w:pStyle w:val="1"/>
              <w:rPr>
                <w:rStyle w:val="FontStyle39"/>
                <w:b w:val="0"/>
                <w:bCs/>
                <w:sz w:val="24"/>
                <w:szCs w:val="24"/>
              </w:rPr>
            </w:pPr>
            <w:r>
              <w:rPr>
                <w:rStyle w:val="FontStyle39"/>
                <w:b w:val="0"/>
                <w:bCs/>
                <w:sz w:val="24"/>
                <w:szCs w:val="24"/>
              </w:rPr>
              <w:t>населения на территории</w:t>
            </w:r>
          </w:p>
          <w:p w:rsidR="00E93F01" w:rsidRPr="00997ABD" w:rsidRDefault="00E93F01" w:rsidP="007C07B4">
            <w:pPr>
              <w:pStyle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Style w:val="FontStyle39"/>
                <w:b w:val="0"/>
                <w:bCs/>
                <w:sz w:val="24"/>
                <w:szCs w:val="24"/>
              </w:rPr>
              <w:t>города Ржева    на 2016-2020 год</w:t>
            </w:r>
          </w:p>
        </w:tc>
        <w:tc>
          <w:tcPr>
            <w:tcW w:w="2531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города Ржева    </w:t>
            </w:r>
          </w:p>
        </w:tc>
        <w:tc>
          <w:tcPr>
            <w:tcW w:w="2418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Зам. Главы администрации города Ржева по социальным вопросам </w:t>
            </w:r>
          </w:p>
        </w:tc>
        <w:tc>
          <w:tcPr>
            <w:tcW w:w="2197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Сентябрь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2015 г</w:t>
              </w:r>
            </w:smartTag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85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Планирование и реализация мероприятий по обеспечению условий доступности для инвалидов объектов и услуг</w:t>
            </w:r>
          </w:p>
        </w:tc>
      </w:tr>
      <w:tr w:rsidR="00E93F01" w:rsidTr="000B4F77">
        <w:trPr>
          <w:trHeight w:val="583"/>
          <w:jc w:val="center"/>
        </w:trPr>
        <w:tc>
          <w:tcPr>
            <w:tcW w:w="936" w:type="dxa"/>
          </w:tcPr>
          <w:p w:rsidR="00E93F01" w:rsidRDefault="00E93F01" w:rsidP="001219AD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E93F01" w:rsidRDefault="00E93F01" w:rsidP="007C07B4">
            <w:pPr>
              <w:pStyle w:val="1"/>
              <w:rPr>
                <w:rStyle w:val="FontStyle39"/>
                <w:b w:val="0"/>
                <w:bCs/>
                <w:sz w:val="24"/>
                <w:szCs w:val="24"/>
              </w:rPr>
            </w:pPr>
            <w:r>
              <w:rPr>
                <w:rStyle w:val="FontStyle39"/>
                <w:b w:val="0"/>
                <w:bCs/>
                <w:sz w:val="24"/>
                <w:szCs w:val="24"/>
              </w:rPr>
              <w:t xml:space="preserve">Создание рабочей группы, утверждение ее состава и плана работы </w:t>
            </w:r>
          </w:p>
        </w:tc>
        <w:tc>
          <w:tcPr>
            <w:tcW w:w="2531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города Ржева    </w:t>
            </w: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заседаний рабочей группы</w:t>
            </w:r>
          </w:p>
        </w:tc>
        <w:tc>
          <w:tcPr>
            <w:tcW w:w="2418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Зам. Главы администрации города Ржева  по социальным вопросам </w:t>
            </w:r>
          </w:p>
        </w:tc>
        <w:tc>
          <w:tcPr>
            <w:tcW w:w="2197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Создание рабочей группы, утверждение ее состава  - сентябрь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2015 г</w:t>
              </w:r>
            </w:smartTag>
            <w:r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Утверждение плана работы - ежегодно</w:t>
            </w:r>
          </w:p>
        </w:tc>
        <w:tc>
          <w:tcPr>
            <w:tcW w:w="2885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Оптимизация межведомственного взаимодействия органов государственной власти и органов местного самоуправления города Ржева, организаций различных форм собственности при обеспечении доступности для данной категории граждан  </w:t>
            </w:r>
          </w:p>
          <w:p w:rsidR="00E93F01" w:rsidRPr="00997ABD" w:rsidRDefault="00E93F01" w:rsidP="007C07B4">
            <w:pPr>
              <w:pStyle w:val="1"/>
              <w:rPr>
                <w:rFonts w:ascii="Times New Roman" w:hAnsi="Times New Roman"/>
                <w:color w:val="0000FF"/>
                <w:sz w:val="16"/>
                <w:szCs w:val="16"/>
              </w:rPr>
            </w:pP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Рассмотрение вопросов и подготовки предложений по реализации мероприятий «Дорожной карты»</w:t>
            </w:r>
          </w:p>
        </w:tc>
      </w:tr>
      <w:tr w:rsidR="00E93F01" w:rsidTr="000B4F77">
        <w:trPr>
          <w:trHeight w:val="551"/>
          <w:jc w:val="center"/>
        </w:trPr>
        <w:tc>
          <w:tcPr>
            <w:tcW w:w="936" w:type="dxa"/>
          </w:tcPr>
          <w:p w:rsidR="00E93F01" w:rsidRDefault="00E93F01" w:rsidP="001219AD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E93F01" w:rsidRDefault="00E93F01" w:rsidP="007C07B4">
            <w:pPr>
              <w:pStyle w:val="1"/>
              <w:rPr>
                <w:rStyle w:val="FontStyle39"/>
                <w:b w:val="0"/>
                <w:bCs/>
                <w:sz w:val="24"/>
                <w:szCs w:val="24"/>
              </w:rPr>
            </w:pPr>
            <w:r>
              <w:rPr>
                <w:rStyle w:val="FontStyle39"/>
                <w:b w:val="0"/>
                <w:bCs/>
                <w:sz w:val="24"/>
                <w:szCs w:val="24"/>
              </w:rPr>
              <w:t>Проведение паспортизации объектов всех форм собственности, предоставляющих услуги населению, на предмет их доступности для инвалидов и МГН</w:t>
            </w:r>
          </w:p>
        </w:tc>
        <w:tc>
          <w:tcPr>
            <w:tcW w:w="2531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Постановление администрации города Ржева    от 24.08.2015 № 309</w:t>
            </w:r>
          </w:p>
        </w:tc>
        <w:tc>
          <w:tcPr>
            <w:tcW w:w="2418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образования администрации города Ржева   </w:t>
            </w:r>
          </w:p>
          <w:p w:rsidR="00E93F01" w:rsidRPr="00997ABD" w:rsidRDefault="00E93F01" w:rsidP="007C07B4">
            <w:pPr>
              <w:pStyle w:val="1"/>
              <w:rPr>
                <w:rFonts w:ascii="Times New Roman" w:hAnsi="Times New Roman"/>
                <w:sz w:val="16"/>
                <w:szCs w:val="16"/>
              </w:rPr>
            </w:pPr>
          </w:p>
          <w:p w:rsidR="00E93F01" w:rsidRDefault="00E93F01" w:rsidP="006F4EF1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культуры администрации города Ржева  </w:t>
            </w:r>
          </w:p>
        </w:tc>
        <w:tc>
          <w:tcPr>
            <w:tcW w:w="2197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2015 г</w:t>
              </w:r>
            </w:smartTag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85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состояния доступности и уточнение плана мероприятий по созданию условий доступности объекта для инвалидов и МГН</w:t>
            </w:r>
          </w:p>
        </w:tc>
      </w:tr>
      <w:tr w:rsidR="00E93F01" w:rsidTr="000B4F77">
        <w:trPr>
          <w:trHeight w:val="2424"/>
          <w:jc w:val="center"/>
        </w:trPr>
        <w:tc>
          <w:tcPr>
            <w:tcW w:w="936" w:type="dxa"/>
          </w:tcPr>
          <w:p w:rsidR="00E93F01" w:rsidRDefault="00E93F01" w:rsidP="001219AD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E93F01" w:rsidRPr="00997ABD" w:rsidRDefault="00E93F01" w:rsidP="007C07B4">
            <w:pPr>
              <w:pStyle w:val="1"/>
              <w:rPr>
                <w:rStyle w:val="FontStyle39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Обеспечение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координации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застройщиков по соблюдению требований законодательства, обеспечивающих доступность всех категорий граждан,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при согласовании проектов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строительство и реконструкцию зданий и сооружений социально-значимых объектов инфраструктуры </w:t>
            </w:r>
          </w:p>
        </w:tc>
        <w:tc>
          <w:tcPr>
            <w:tcW w:w="2531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Главы администрации города Ржева    по строительству</w:t>
            </w: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Главный архитектор города Ржева    </w:t>
            </w: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2885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Соблюдение требований законодательства и обеспечение доступности зданий и сооружений социально-значимых объектов инфраструктуры </w:t>
            </w: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3F01" w:rsidTr="00F3108D">
        <w:trPr>
          <w:trHeight w:val="2047"/>
          <w:jc w:val="center"/>
        </w:trPr>
        <w:tc>
          <w:tcPr>
            <w:tcW w:w="936" w:type="dxa"/>
          </w:tcPr>
          <w:p w:rsidR="00E93F01" w:rsidRDefault="00E93F01" w:rsidP="001219AD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Обеспечение координации деятельности по соблюдению требований законодательства, обеспечивающих доступность всех категорий граждан,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при согласовании проектов и при проведении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реорганизации пешеходных зон с обустройством сходов и съездов</w:t>
            </w:r>
          </w:p>
        </w:tc>
        <w:tc>
          <w:tcPr>
            <w:tcW w:w="2531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Главы администрации города Ржева    по строительству</w:t>
            </w: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E93F01" w:rsidRDefault="00E93F01" w:rsidP="00B5430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Главный архитектор города Ржева   </w:t>
            </w:r>
          </w:p>
        </w:tc>
        <w:tc>
          <w:tcPr>
            <w:tcW w:w="2197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2885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Соблюдение требований законодательства и обеспечение доступности</w:t>
            </w:r>
          </w:p>
        </w:tc>
      </w:tr>
      <w:tr w:rsidR="00E93F01" w:rsidTr="002B4104">
        <w:trPr>
          <w:trHeight w:val="536"/>
          <w:jc w:val="center"/>
        </w:trPr>
        <w:tc>
          <w:tcPr>
            <w:tcW w:w="936" w:type="dxa"/>
          </w:tcPr>
          <w:p w:rsidR="00E93F01" w:rsidRDefault="00E93F01" w:rsidP="001219AD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Обеспечение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координации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соблюдению требований законодательства, обеспечивающих доступность всех категорий граждан,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при проведении </w:t>
            </w:r>
            <w:r>
              <w:rPr>
                <w:rFonts w:ascii="Times New Roman" w:hAnsi="Times New Roman"/>
                <w:sz w:val="24"/>
                <w:szCs w:val="24"/>
              </w:rPr>
              <w:t>реконструкции, переоборудования, капитального, планового и планово-предупредительного ремонта зданий, сооружений</w:t>
            </w:r>
          </w:p>
        </w:tc>
        <w:tc>
          <w:tcPr>
            <w:tcW w:w="2531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Главы администрации города Ржева    по строительству</w:t>
            </w: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Главный архитектор города Ржева    </w:t>
            </w: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2885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Соблюдение требований законодательства и обеспечение доступности зданий и сооружений </w:t>
            </w: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3F01" w:rsidTr="007722AC">
        <w:trPr>
          <w:trHeight w:val="2872"/>
          <w:jc w:val="center"/>
        </w:trPr>
        <w:tc>
          <w:tcPr>
            <w:tcW w:w="936" w:type="dxa"/>
          </w:tcPr>
          <w:p w:rsidR="00E93F01" w:rsidRDefault="00E93F01" w:rsidP="001219AD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Координация деятельности по обустройству пандусами и поручнями входов домов, в которых проживают инвалиды; обустройство мест для парковки специальных автотранспортных средств для инвалидов (внутридворовые территории)</w:t>
            </w: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Главы администрации города Ржева    по строительству</w:t>
            </w: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Главный архитектор города Ржева    </w:t>
            </w: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Собственники жилья (по согласованию) </w:t>
            </w:r>
          </w:p>
        </w:tc>
        <w:tc>
          <w:tcPr>
            <w:tcW w:w="2197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2018 - 2020 гг. </w:t>
            </w:r>
          </w:p>
        </w:tc>
        <w:tc>
          <w:tcPr>
            <w:tcW w:w="2885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Соблюдение требований законодательства и обеспечение доступности зданий и сооружений </w:t>
            </w:r>
          </w:p>
        </w:tc>
      </w:tr>
      <w:tr w:rsidR="00E93F01" w:rsidTr="000B4F77">
        <w:trPr>
          <w:trHeight w:val="2280"/>
          <w:jc w:val="center"/>
        </w:trPr>
        <w:tc>
          <w:tcPr>
            <w:tcW w:w="936" w:type="dxa"/>
          </w:tcPr>
          <w:p w:rsidR="00E93F01" w:rsidRDefault="00E93F01" w:rsidP="001219AD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Содействие в оборудовании  парковочных мест для автомобилей</w:t>
            </w:r>
          </w:p>
          <w:p w:rsidR="00E93F01" w:rsidRDefault="00E93F01" w:rsidP="007C07B4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инвалидов около административных</w:t>
            </w:r>
          </w:p>
          <w:p w:rsidR="00E93F01" w:rsidRDefault="00E93F01" w:rsidP="007C07B4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зданий </w:t>
            </w: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 ремонтных работ</w:t>
            </w:r>
          </w:p>
        </w:tc>
        <w:tc>
          <w:tcPr>
            <w:tcW w:w="2418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Главы администрации города Ржева    по строительству</w:t>
            </w: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Главный архитектор города Ржева    </w:t>
            </w: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– 2020 гг.</w:t>
            </w:r>
          </w:p>
        </w:tc>
        <w:tc>
          <w:tcPr>
            <w:tcW w:w="2885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для инвалидов и других маломобильных групп доступа к объектам инфраструктуры</w:t>
            </w: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3F01" w:rsidTr="000B4F77">
        <w:trPr>
          <w:trHeight w:val="1122"/>
          <w:jc w:val="center"/>
        </w:trPr>
        <w:tc>
          <w:tcPr>
            <w:tcW w:w="936" w:type="dxa"/>
          </w:tcPr>
          <w:p w:rsidR="00E93F01" w:rsidRDefault="00E93F01" w:rsidP="001219AD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Содействие в оборудовании парковочных мест для специализированного автотранспорта инвалидов в непосредственной близости с административными зданиями</w:t>
            </w:r>
          </w:p>
          <w:p w:rsidR="00E93F01" w:rsidRDefault="00E93F01" w:rsidP="007C07B4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 ремонтных работ</w:t>
            </w:r>
          </w:p>
        </w:tc>
        <w:tc>
          <w:tcPr>
            <w:tcW w:w="2418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Главы администрации города Ржева    по строительству</w:t>
            </w: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Главный архитектор города Ржева   </w:t>
            </w:r>
          </w:p>
        </w:tc>
        <w:tc>
          <w:tcPr>
            <w:tcW w:w="2197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– 2020 гг.</w:t>
            </w:r>
          </w:p>
        </w:tc>
        <w:tc>
          <w:tcPr>
            <w:tcW w:w="2885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для инвалидов и других маломобильных групп доступа к объектам инфраструктуры</w:t>
            </w: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3F01" w:rsidTr="00926B4D">
        <w:trPr>
          <w:trHeight w:hRule="exact" w:val="1803"/>
          <w:jc w:val="center"/>
        </w:trPr>
        <w:tc>
          <w:tcPr>
            <w:tcW w:w="936" w:type="dxa"/>
          </w:tcPr>
          <w:p w:rsidR="00E93F01" w:rsidRDefault="00E93F01" w:rsidP="001219AD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Ежегодное обновление разметки мест для парковки специальных автотранспортных средств для инвалидов у муниципальных социально значимых объектов, установка соответствующих знаков</w:t>
            </w: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 ремонтных работ</w:t>
            </w:r>
          </w:p>
        </w:tc>
        <w:tc>
          <w:tcPr>
            <w:tcW w:w="2418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Главы администрации города Ржева    по строительству</w:t>
            </w: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 – 2020 гг.</w:t>
            </w:r>
          </w:p>
        </w:tc>
        <w:tc>
          <w:tcPr>
            <w:tcW w:w="2885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Сохранение и поддержание в нормативном состоянии имеющихся устройств</w:t>
            </w:r>
          </w:p>
        </w:tc>
      </w:tr>
      <w:tr w:rsidR="00E93F01" w:rsidTr="00430665">
        <w:trPr>
          <w:trHeight w:hRule="exact" w:val="2173"/>
          <w:jc w:val="center"/>
        </w:trPr>
        <w:tc>
          <w:tcPr>
            <w:tcW w:w="936" w:type="dxa"/>
          </w:tcPr>
          <w:p w:rsidR="00E93F01" w:rsidRDefault="00E93F01" w:rsidP="001219AD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надлежащей эксплуатации имеющихся устройств (пандусы, поручни и др.) по безбарьерному передвижению маломобильных групп населения к муниципальным зданиям, сооружениям</w:t>
            </w: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Главы администрации города Ржева    по строительству</w:t>
            </w:r>
          </w:p>
          <w:p w:rsidR="00E93F01" w:rsidRPr="00430665" w:rsidRDefault="00E93F01" w:rsidP="007C07B4">
            <w:pPr>
              <w:pStyle w:val="1"/>
              <w:rPr>
                <w:rFonts w:ascii="Times New Roman" w:hAnsi="Times New Roman"/>
                <w:sz w:val="16"/>
                <w:szCs w:val="16"/>
              </w:rPr>
            </w:pP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Руководители муниципальных учреждений </w:t>
            </w: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5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условий доступности объекта для всех категорий инвалидов и других маломобильных групп населения</w:t>
            </w:r>
          </w:p>
        </w:tc>
      </w:tr>
      <w:tr w:rsidR="00E93F01" w:rsidTr="000B4F77">
        <w:trPr>
          <w:trHeight w:val="1601"/>
          <w:jc w:val="center"/>
        </w:trPr>
        <w:tc>
          <w:tcPr>
            <w:tcW w:w="936" w:type="dxa"/>
          </w:tcPr>
          <w:p w:rsidR="00E93F01" w:rsidRDefault="00E93F01" w:rsidP="001219AD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Оказание содействия в трудоустройстве незанятых инвалидов на оборудованные (оснащенные) для них рабочие места </w:t>
            </w:r>
          </w:p>
        </w:tc>
        <w:tc>
          <w:tcPr>
            <w:tcW w:w="2531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Главы администрации  города Ржева    по социальным вопросам</w:t>
            </w:r>
          </w:p>
          <w:p w:rsidR="00E93F01" w:rsidRPr="00430665" w:rsidRDefault="00E93F01" w:rsidP="007C07B4">
            <w:pPr>
              <w:pStyle w:val="1"/>
              <w:rPr>
                <w:rFonts w:ascii="Times New Roman" w:hAnsi="Times New Roman"/>
                <w:sz w:val="16"/>
                <w:szCs w:val="16"/>
              </w:rPr>
            </w:pP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Государственное казённое учреждение Тверской области</w:t>
            </w:r>
          </w:p>
          <w:p w:rsidR="00E93F01" w:rsidRDefault="00E93F01" w:rsidP="00562FF8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«Центр занятости населения  Ржевского района » (по согласованию)</w:t>
            </w:r>
          </w:p>
        </w:tc>
        <w:tc>
          <w:tcPr>
            <w:tcW w:w="2197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 – 2020 гг.</w:t>
            </w:r>
          </w:p>
        </w:tc>
        <w:tc>
          <w:tcPr>
            <w:tcW w:w="2885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Создание для инвалидов условий  успешной интеграции в обществе </w:t>
            </w:r>
          </w:p>
        </w:tc>
      </w:tr>
      <w:tr w:rsidR="00E93F01" w:rsidTr="000B4F77">
        <w:trPr>
          <w:trHeight w:val="3046"/>
          <w:jc w:val="center"/>
        </w:trPr>
        <w:tc>
          <w:tcPr>
            <w:tcW w:w="936" w:type="dxa"/>
          </w:tcPr>
          <w:p w:rsidR="00E93F01" w:rsidRDefault="00E93F01" w:rsidP="001219AD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Координация деятельности органов местного самоуправления, организаций и учреждений, участвующих в реализации «Дорожной карты»</w:t>
            </w: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анализа и постоянный контроль выполнения мероприятий «дорожной карты», внесение необходимых корректив в зависимости от социально-экономической ситуации</w:t>
            </w:r>
          </w:p>
        </w:tc>
        <w:tc>
          <w:tcPr>
            <w:tcW w:w="2531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о выполнении «Дорожной карты»</w:t>
            </w: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рабочей группы</w:t>
            </w: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города Ржева   </w:t>
            </w:r>
          </w:p>
        </w:tc>
        <w:tc>
          <w:tcPr>
            <w:tcW w:w="2418" w:type="dxa"/>
          </w:tcPr>
          <w:p w:rsidR="00E93F01" w:rsidRDefault="00E93F01" w:rsidP="00B82A5A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Главы администрации  города Ржева    по социальным вопросам</w:t>
            </w: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 – 2020 гг.</w:t>
            </w: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5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и анализ реализации «Дорожной карты»</w:t>
            </w: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и контроль реализации «дорожной карты», своевременное внесение изменений в постановление администрации города Ржева   </w:t>
            </w: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3F01" w:rsidTr="000B4F77">
        <w:trPr>
          <w:trHeight w:val="348"/>
          <w:jc w:val="center"/>
        </w:trPr>
        <w:tc>
          <w:tcPr>
            <w:tcW w:w="936" w:type="dxa"/>
          </w:tcPr>
          <w:p w:rsidR="00E93F01" w:rsidRDefault="00E93F01" w:rsidP="001219AD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Информирование общественности о ходе реализации «дорожной карты» </w:t>
            </w:r>
          </w:p>
        </w:tc>
        <w:tc>
          <w:tcPr>
            <w:tcW w:w="2531" w:type="dxa"/>
          </w:tcPr>
          <w:p w:rsidR="00E93F01" w:rsidRDefault="00E93F01" w:rsidP="00B77FE1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Информация в газете «Ржевская правда», на официальном сайте администрации города Ржева    в сети Интернет </w:t>
            </w:r>
          </w:p>
        </w:tc>
        <w:tc>
          <w:tcPr>
            <w:tcW w:w="2418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 размещение информации:</w:t>
            </w: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редактор  газеты «Ржевская правда»</w:t>
            </w: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Специалист по связям с общественностью администрации города Ржева    </w:t>
            </w:r>
          </w:p>
          <w:p w:rsidR="00E93F01" w:rsidRPr="00430665" w:rsidRDefault="00E93F01" w:rsidP="007C07B4">
            <w:pPr>
              <w:pStyle w:val="1"/>
              <w:rPr>
                <w:rFonts w:ascii="Times New Roman" w:hAnsi="Times New Roman"/>
                <w:sz w:val="16"/>
                <w:szCs w:val="16"/>
              </w:rPr>
            </w:pPr>
          </w:p>
          <w:p w:rsidR="00E93F01" w:rsidRDefault="00E93F01" w:rsidP="007C07B4">
            <w:pPr>
              <w:pStyle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 предоставление информации:</w:t>
            </w: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Главы администрации города Ржева    по направлениям</w:t>
            </w: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 – 2020 гг.</w:t>
            </w:r>
          </w:p>
        </w:tc>
        <w:tc>
          <w:tcPr>
            <w:tcW w:w="2885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</w:t>
            </w: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позитивного</w:t>
            </w: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отношения общества</w:t>
            </w: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необходимости создания необходимых условий для инвалидов и маломобильных групп населения</w:t>
            </w:r>
          </w:p>
        </w:tc>
      </w:tr>
      <w:tr w:rsidR="00E93F01" w:rsidTr="000B4F77">
        <w:trPr>
          <w:trHeight w:val="348"/>
          <w:jc w:val="center"/>
        </w:trPr>
        <w:tc>
          <w:tcPr>
            <w:tcW w:w="936" w:type="dxa"/>
          </w:tcPr>
          <w:p w:rsidR="00E93F01" w:rsidRDefault="00E93F01" w:rsidP="001219AD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1" w:type="dxa"/>
            <w:vAlign w:val="center"/>
          </w:tcPr>
          <w:p w:rsidR="00E93F01" w:rsidRDefault="00E93F01" w:rsidP="009F7C81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Вынесение на рассмотрение  депутатов Ржевской городской Думы    вопроса о финансовом обеспечении «Дорожной карты» на годы её реализации</w:t>
            </w:r>
          </w:p>
        </w:tc>
        <w:tc>
          <w:tcPr>
            <w:tcW w:w="2531" w:type="dxa"/>
          </w:tcPr>
          <w:p w:rsidR="00E93F01" w:rsidRDefault="00E93F01" w:rsidP="009F7C81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 Ржевской городской Думы   о бюджете</w:t>
            </w:r>
          </w:p>
        </w:tc>
        <w:tc>
          <w:tcPr>
            <w:tcW w:w="2418" w:type="dxa"/>
          </w:tcPr>
          <w:p w:rsidR="00E93F01" w:rsidRPr="00580134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580134">
              <w:rPr>
                <w:rFonts w:ascii="Times New Roman" w:hAnsi="Times New Roman"/>
                <w:sz w:val="24"/>
                <w:szCs w:val="24"/>
              </w:rPr>
              <w:t>Начальник</w:t>
            </w:r>
          </w:p>
          <w:p w:rsidR="00E93F01" w:rsidRDefault="00E93F01" w:rsidP="0058013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580134">
              <w:rPr>
                <w:rFonts w:ascii="Times New Roman" w:hAnsi="Times New Roman"/>
                <w:sz w:val="24"/>
                <w:szCs w:val="24"/>
              </w:rPr>
              <w:t>инансово-экономического отдела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80134">
              <w:rPr>
                <w:rFonts w:ascii="Times New Roman" w:hAnsi="Times New Roman"/>
                <w:sz w:val="24"/>
                <w:szCs w:val="24"/>
              </w:rPr>
              <w:t xml:space="preserve">администрации  города Ржева    </w:t>
            </w:r>
          </w:p>
          <w:p w:rsidR="00E93F01" w:rsidRDefault="00E93F01" w:rsidP="0058013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2016-2020 гг.</w:t>
            </w:r>
          </w:p>
        </w:tc>
        <w:tc>
          <w:tcPr>
            <w:tcW w:w="2885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Финансирование плана мероприятий</w:t>
            </w:r>
          </w:p>
        </w:tc>
      </w:tr>
      <w:tr w:rsidR="00E93F01" w:rsidTr="000B4F77">
        <w:trPr>
          <w:trHeight w:val="348"/>
          <w:jc w:val="center"/>
        </w:trPr>
        <w:tc>
          <w:tcPr>
            <w:tcW w:w="936" w:type="dxa"/>
          </w:tcPr>
          <w:p w:rsidR="00E93F01" w:rsidRDefault="00E93F01" w:rsidP="001219AD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Оснащение  проезжей части на территориях муниципальных административных зданий знаками дорожного движения о возможном пути следования инвалида, обеспечение при этом доступности пешеходных путей на пешеходных переходах и пересечениях с проезжей частью</w:t>
            </w: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 работ</w:t>
            </w:r>
          </w:p>
        </w:tc>
        <w:tc>
          <w:tcPr>
            <w:tcW w:w="2418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Главы администрации города Ржева    по строительству</w:t>
            </w: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Главный архитектор города Ржева   </w:t>
            </w: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– 2020 гг.</w:t>
            </w:r>
          </w:p>
        </w:tc>
        <w:tc>
          <w:tcPr>
            <w:tcW w:w="2885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Создание  доступной среды для инвалидов </w:t>
            </w:r>
          </w:p>
        </w:tc>
      </w:tr>
      <w:tr w:rsidR="00E93F01" w:rsidTr="000B4F77">
        <w:trPr>
          <w:trHeight w:val="360"/>
          <w:jc w:val="center"/>
        </w:trPr>
        <w:tc>
          <w:tcPr>
            <w:tcW w:w="936" w:type="dxa"/>
          </w:tcPr>
          <w:p w:rsidR="00E93F01" w:rsidRDefault="00E93F01" w:rsidP="001219AD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Проведение проверки существующих пандусов на предмет соответствия нормам обеспечения доступности муниципальных зданий и сооружений для инвалидов; при отсутствии вышеуказанных -  дооборудование объектов пандусами и другими специальными устройствами и приспособлениями (аппарели, подъемники, перила, рельефно-контрастные полосы, места крепления колясок и др.). </w:t>
            </w: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Акты проверок, паспорта учреждений</w:t>
            </w:r>
          </w:p>
        </w:tc>
        <w:tc>
          <w:tcPr>
            <w:tcW w:w="2418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Зам. Главы администрации города Ржева     по строительству </w:t>
            </w: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E93F01" w:rsidRDefault="00E93F01" w:rsidP="00E354C9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образования администрации города Ржева, Начальник Отдела культуры администрации города Ржева, Заведующая отделом по делам молодежи администрации города Ржева, Председатель Комитета по физической культуре и спорту администрации города Ржева   </w:t>
            </w:r>
          </w:p>
          <w:p w:rsidR="00E93F01" w:rsidRDefault="00E93F01" w:rsidP="00E354C9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2197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 г. – проведение проверок</w:t>
            </w: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2018-2020 гг. – дооборудование объектов</w:t>
            </w:r>
          </w:p>
        </w:tc>
        <w:tc>
          <w:tcPr>
            <w:tcW w:w="2885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Создание  доступной среды для инвалидов на базе муниципальных учреждений </w:t>
            </w:r>
          </w:p>
        </w:tc>
      </w:tr>
      <w:tr w:rsidR="00E93F01" w:rsidTr="000B4F77">
        <w:trPr>
          <w:trHeight w:val="523"/>
          <w:jc w:val="center"/>
        </w:trPr>
        <w:tc>
          <w:tcPr>
            <w:tcW w:w="936" w:type="dxa"/>
          </w:tcPr>
          <w:p w:rsidR="00E93F01" w:rsidRDefault="00E93F01" w:rsidP="001219AD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Оснащение  административных зданий  телефонными аппаратами с учетом особых потребностей инвалидов по слуху и инвалидов по зрению (наличие крупных кнопок, дублирование информации шрифтом Брайля для слабовидящих, наличие регулировки уровня громкости для слабослышащих)</w:t>
            </w:r>
          </w:p>
        </w:tc>
        <w:tc>
          <w:tcPr>
            <w:tcW w:w="2531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Зам. Главы администрации города Ржева     по строительству </w:t>
            </w: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E93F01" w:rsidRDefault="00E93F01" w:rsidP="00147AA6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2019-2020 гг.</w:t>
            </w:r>
          </w:p>
        </w:tc>
        <w:tc>
          <w:tcPr>
            <w:tcW w:w="2885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Повышения уровня и качества услуг, предоставляемых для инвалидов и других маломобильных групп населения</w:t>
            </w:r>
          </w:p>
        </w:tc>
      </w:tr>
      <w:tr w:rsidR="00E93F01" w:rsidTr="000B4F77">
        <w:trPr>
          <w:trHeight w:val="348"/>
          <w:jc w:val="center"/>
        </w:trPr>
        <w:tc>
          <w:tcPr>
            <w:tcW w:w="936" w:type="dxa"/>
          </w:tcPr>
          <w:p w:rsidR="00E93F01" w:rsidRDefault="00E93F01" w:rsidP="001219AD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Приспособление входных дверей  и дверей в коридорах муниципальных зданий путем установки автоматического привода с целью комфортного открывания дверей.</w:t>
            </w: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 установке новых дверей учет возможностей проезда в инвалидных креслах-колясках</w:t>
            </w:r>
          </w:p>
        </w:tc>
        <w:tc>
          <w:tcPr>
            <w:tcW w:w="2531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Зам. Главы администрации города Ржева     по строительству, </w:t>
            </w: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образования администрации города Ржева, Начальник Отдела культуры администрации города Ржева, Заведующая отделом по делам молодежи администрации города Ржева, Председатель Комитета по физической культуре и спорту администрации города Ржева     </w:t>
            </w:r>
          </w:p>
        </w:tc>
        <w:tc>
          <w:tcPr>
            <w:tcW w:w="2197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2019 -2020 гг.</w:t>
            </w:r>
          </w:p>
        </w:tc>
        <w:tc>
          <w:tcPr>
            <w:tcW w:w="2885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Беспрепятственное пользование инвалидами услугами в удобном для них формате.</w:t>
            </w:r>
          </w:p>
        </w:tc>
      </w:tr>
      <w:tr w:rsidR="00E93F01" w:rsidTr="000B4F77">
        <w:trPr>
          <w:trHeight w:val="348"/>
          <w:jc w:val="center"/>
        </w:trPr>
        <w:tc>
          <w:tcPr>
            <w:tcW w:w="936" w:type="dxa"/>
          </w:tcPr>
          <w:p w:rsidR="00E93F01" w:rsidRDefault="00E93F01" w:rsidP="001219AD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визуальной, звуковой и тактильной информацией помещений муниципальных учреждений, предназначенных для пребывания граждан, обеспечение функционирования системы средств информации и сигнализации об опасности (должны быть комплексными и иметь полную информацию о возможных путях эвакуации в доступном для инвалидов формате)</w:t>
            </w:r>
          </w:p>
        </w:tc>
        <w:tc>
          <w:tcPr>
            <w:tcW w:w="2531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Зам. Главы администрации города Ржева     по строительству </w:t>
            </w: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Руководители  муниципальных учреждений</w:t>
            </w: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– 2020 гг.</w:t>
            </w:r>
          </w:p>
        </w:tc>
        <w:tc>
          <w:tcPr>
            <w:tcW w:w="2885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Расширение возможностей для пользования услугами</w:t>
            </w:r>
          </w:p>
        </w:tc>
      </w:tr>
      <w:tr w:rsidR="00E93F01" w:rsidTr="000B4F77">
        <w:trPr>
          <w:trHeight w:val="348"/>
          <w:jc w:val="center"/>
        </w:trPr>
        <w:tc>
          <w:tcPr>
            <w:tcW w:w="936" w:type="dxa"/>
          </w:tcPr>
          <w:p w:rsidR="00E93F01" w:rsidRDefault="00E93F01" w:rsidP="001219AD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Оборудование  санитарно-гигиенических помещений для инвалидов</w:t>
            </w:r>
          </w:p>
        </w:tc>
        <w:tc>
          <w:tcPr>
            <w:tcW w:w="2531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Зам. Главы администрации города Ржева     по строительству </w:t>
            </w: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E93F01" w:rsidRDefault="00E93F01" w:rsidP="00A20A8E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Руководители  муниципальных учреждений</w:t>
            </w:r>
          </w:p>
        </w:tc>
        <w:tc>
          <w:tcPr>
            <w:tcW w:w="2197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– 2020 гг.</w:t>
            </w:r>
          </w:p>
        </w:tc>
        <w:tc>
          <w:tcPr>
            <w:tcW w:w="2885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Расширение возможностей для пользования услугами</w:t>
            </w:r>
          </w:p>
        </w:tc>
      </w:tr>
      <w:tr w:rsidR="00E93F01" w:rsidTr="000B4F77">
        <w:trPr>
          <w:trHeight w:val="348"/>
          <w:jc w:val="center"/>
        </w:trPr>
        <w:tc>
          <w:tcPr>
            <w:tcW w:w="936" w:type="dxa"/>
          </w:tcPr>
          <w:p w:rsidR="00E93F01" w:rsidRDefault="00E93F01" w:rsidP="001219AD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E93F01" w:rsidRDefault="00E93F01" w:rsidP="00A20A8E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Установка в легко заметном положении указательных табличек в доступном для инвалидов формате, которые упрощают ориентирование и пользование созданным пространством и передают нужную информацию о наличии мер, принятых для обеспечения доступности лицам с ограничением или нарушением двигательных функций</w:t>
            </w:r>
          </w:p>
        </w:tc>
        <w:tc>
          <w:tcPr>
            <w:tcW w:w="2531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Зам. Главы администрации города Ржева     по строительству </w:t>
            </w: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Руководители муниципальных учреждений</w:t>
            </w:r>
          </w:p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 – 2019 гг.</w:t>
            </w:r>
          </w:p>
        </w:tc>
        <w:tc>
          <w:tcPr>
            <w:tcW w:w="2885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Расширение возможностей для пользования услугами</w:t>
            </w:r>
          </w:p>
        </w:tc>
      </w:tr>
      <w:tr w:rsidR="00E93F01" w:rsidTr="00D526E1">
        <w:trPr>
          <w:trHeight w:hRule="exact" w:val="2173"/>
          <w:jc w:val="center"/>
        </w:trPr>
        <w:tc>
          <w:tcPr>
            <w:tcW w:w="936" w:type="dxa"/>
          </w:tcPr>
          <w:p w:rsidR="00E93F01" w:rsidRDefault="00E93F01" w:rsidP="001219AD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4161" w:type="dxa"/>
          </w:tcPr>
          <w:p w:rsidR="00E93F01" w:rsidRDefault="00E93F01" w:rsidP="007C07B4">
            <w:r>
              <w:t>Бесплатное дистанционное обучение компьютерной грамотности детей – инвалидов и установка интернета детям - инвалидам, не имеющим возможности выходить из дома</w:t>
            </w:r>
          </w:p>
          <w:p w:rsidR="00E93F01" w:rsidRDefault="00E93F01" w:rsidP="007C07B4"/>
        </w:tc>
        <w:tc>
          <w:tcPr>
            <w:tcW w:w="2531" w:type="dxa"/>
          </w:tcPr>
          <w:p w:rsidR="00E93F01" w:rsidRDefault="00E93F01" w:rsidP="007C07B4">
            <w:r>
              <w:t>Приказ руководителя образовательной организации</w:t>
            </w:r>
          </w:p>
        </w:tc>
        <w:tc>
          <w:tcPr>
            <w:tcW w:w="2418" w:type="dxa"/>
          </w:tcPr>
          <w:p w:rsidR="00E93F01" w:rsidRDefault="00E93F01" w:rsidP="007C07B4">
            <w:r>
              <w:t xml:space="preserve">Начальник Отдела образования администрации города Ржева   </w:t>
            </w:r>
          </w:p>
          <w:p w:rsidR="00E93F01" w:rsidRPr="00D526E1" w:rsidRDefault="00E93F01" w:rsidP="007C07B4">
            <w:pPr>
              <w:rPr>
                <w:sz w:val="16"/>
                <w:szCs w:val="16"/>
              </w:rPr>
            </w:pPr>
          </w:p>
          <w:p w:rsidR="00E93F01" w:rsidRDefault="00E93F01" w:rsidP="007C07B4">
            <w:r>
              <w:t>Руководители образовательных организаций</w:t>
            </w:r>
          </w:p>
        </w:tc>
        <w:tc>
          <w:tcPr>
            <w:tcW w:w="2197" w:type="dxa"/>
          </w:tcPr>
          <w:p w:rsidR="00E93F01" w:rsidRDefault="00E93F01" w:rsidP="007C07B4">
            <w:r>
              <w:t>При возникновении необходимости</w:t>
            </w:r>
          </w:p>
        </w:tc>
        <w:tc>
          <w:tcPr>
            <w:tcW w:w="2885" w:type="dxa"/>
          </w:tcPr>
          <w:p w:rsidR="00E93F01" w:rsidRDefault="00E93F01" w:rsidP="007C07B4">
            <w:pPr>
              <w:pStyle w:val="Default"/>
              <w:jc w:val="both"/>
            </w:pPr>
            <w:r>
              <w:t>Обеспечение интеграции детей – инвалидов в общество</w:t>
            </w:r>
          </w:p>
        </w:tc>
      </w:tr>
      <w:tr w:rsidR="00E93F01" w:rsidTr="00A25DB1">
        <w:trPr>
          <w:trHeight w:hRule="exact" w:val="2270"/>
          <w:jc w:val="center"/>
        </w:trPr>
        <w:tc>
          <w:tcPr>
            <w:tcW w:w="936" w:type="dxa"/>
          </w:tcPr>
          <w:p w:rsidR="00E93F01" w:rsidRDefault="00E93F01" w:rsidP="001219AD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4161" w:type="dxa"/>
          </w:tcPr>
          <w:p w:rsidR="00E93F01" w:rsidRDefault="00E93F01" w:rsidP="007C07B4">
            <w:r>
              <w:rPr>
                <w:bCs/>
              </w:rPr>
              <w:t>Обеспечение беспрепятственного доступа инвалидов и маломобильных групп населения  в муниципальные здания и создание условий для получения ими предоставляемых услуг на объектах сфер образования, культуры, физической культуры и спорта</w:t>
            </w:r>
          </w:p>
        </w:tc>
        <w:tc>
          <w:tcPr>
            <w:tcW w:w="2531" w:type="dxa"/>
          </w:tcPr>
          <w:p w:rsidR="00E93F01" w:rsidRDefault="00E93F01" w:rsidP="007C07B4"/>
        </w:tc>
        <w:tc>
          <w:tcPr>
            <w:tcW w:w="2418" w:type="dxa"/>
          </w:tcPr>
          <w:p w:rsidR="00E93F01" w:rsidRDefault="00E93F01" w:rsidP="007C07B4">
            <w:r>
              <w:t>Руководители муниципальных учреждений</w:t>
            </w:r>
          </w:p>
        </w:tc>
        <w:tc>
          <w:tcPr>
            <w:tcW w:w="2197" w:type="dxa"/>
          </w:tcPr>
          <w:p w:rsidR="00E93F01" w:rsidRDefault="00E93F01" w:rsidP="007C07B4">
            <w:r>
              <w:t>2019-2020 гг.</w:t>
            </w:r>
          </w:p>
        </w:tc>
        <w:tc>
          <w:tcPr>
            <w:tcW w:w="2885" w:type="dxa"/>
          </w:tcPr>
          <w:p w:rsidR="00E93F01" w:rsidRDefault="00E93F01" w:rsidP="007C07B4">
            <w:pPr>
              <w:pStyle w:val="Default"/>
              <w:jc w:val="both"/>
            </w:pPr>
            <w:r>
              <w:t>Создание  доступной среды для инвалидов на базе муниципальных учреждений</w:t>
            </w:r>
          </w:p>
        </w:tc>
      </w:tr>
      <w:tr w:rsidR="00E93F01" w:rsidTr="000B4F77">
        <w:trPr>
          <w:trHeight w:hRule="exact" w:val="5455"/>
          <w:jc w:val="center"/>
        </w:trPr>
        <w:tc>
          <w:tcPr>
            <w:tcW w:w="936" w:type="dxa"/>
          </w:tcPr>
          <w:p w:rsidR="00E93F01" w:rsidRDefault="00E93F01" w:rsidP="001219AD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4161" w:type="dxa"/>
          </w:tcPr>
          <w:p w:rsidR="00E93F01" w:rsidRDefault="00E93F01" w:rsidP="007C07B4">
            <w:pPr>
              <w:pStyle w:val="1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и проведение мероприятий, посвященных Международному дню инвалидов</w:t>
            </w:r>
          </w:p>
        </w:tc>
        <w:tc>
          <w:tcPr>
            <w:tcW w:w="2531" w:type="dxa"/>
          </w:tcPr>
          <w:p w:rsidR="00E93F01" w:rsidRDefault="00E93F01" w:rsidP="007C07B4">
            <w:r>
              <w:t>План проведения мероприятий</w:t>
            </w:r>
          </w:p>
        </w:tc>
        <w:tc>
          <w:tcPr>
            <w:tcW w:w="2418" w:type="dxa"/>
          </w:tcPr>
          <w:p w:rsidR="00E93F01" w:rsidRDefault="00E93F01" w:rsidP="007C07B4">
            <w:r>
              <w:t>Зам. Главы администрации города Ржева    по социальным вопросам</w:t>
            </w:r>
          </w:p>
          <w:p w:rsidR="00E93F01" w:rsidRDefault="00E93F01" w:rsidP="007C07B4"/>
          <w:p w:rsidR="00E93F01" w:rsidRDefault="00E93F01" w:rsidP="007C07B4">
            <w:r>
              <w:t>Начальник Отдела культуры администрации города Ржева</w:t>
            </w:r>
          </w:p>
          <w:p w:rsidR="00E93F01" w:rsidRDefault="00E93F01" w:rsidP="007C07B4"/>
          <w:p w:rsidR="00E93F01" w:rsidRDefault="00E93F01" w:rsidP="007C07B4">
            <w:r>
              <w:t>Н</w:t>
            </w:r>
            <w:r w:rsidRPr="00A20A8E">
              <w:t>ачальник Территориального  отдела  социальной защиты населения города Ржева  и Ржевского района Тверской области</w:t>
            </w:r>
            <w:r>
              <w:t xml:space="preserve"> (по согласованию)</w:t>
            </w:r>
          </w:p>
          <w:p w:rsidR="00E93F01" w:rsidRDefault="00E93F01" w:rsidP="007C07B4"/>
        </w:tc>
        <w:tc>
          <w:tcPr>
            <w:tcW w:w="2197" w:type="dxa"/>
          </w:tcPr>
          <w:p w:rsidR="00E93F01" w:rsidRDefault="00E93F01" w:rsidP="007C07B4">
            <w:r>
              <w:t>2015 – 2020 гг.</w:t>
            </w:r>
          </w:p>
        </w:tc>
        <w:tc>
          <w:tcPr>
            <w:tcW w:w="2885" w:type="dxa"/>
          </w:tcPr>
          <w:p w:rsidR="00E93F01" w:rsidRDefault="00E93F01" w:rsidP="007C07B4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  <w:shd w:val="clear" w:color="auto" w:fill="FFFFFF"/>
              </w:rPr>
              <w:t>Включение инвалидов в общественную жизнь района</w:t>
            </w:r>
          </w:p>
        </w:tc>
      </w:tr>
      <w:tr w:rsidR="00E93F01" w:rsidTr="000B4F77">
        <w:trPr>
          <w:trHeight w:hRule="exact" w:val="2865"/>
          <w:jc w:val="center"/>
        </w:trPr>
        <w:tc>
          <w:tcPr>
            <w:tcW w:w="936" w:type="dxa"/>
          </w:tcPr>
          <w:p w:rsidR="00E93F01" w:rsidRDefault="00E93F01" w:rsidP="001219AD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4161" w:type="dxa"/>
          </w:tcPr>
          <w:p w:rsidR="00E93F01" w:rsidRDefault="00E93F01" w:rsidP="007C07B4">
            <w:r>
              <w:t>Проведение бесед и лекций в муниципальных образовательных организациях по проблемам инвалидов</w:t>
            </w:r>
          </w:p>
          <w:p w:rsidR="00E93F01" w:rsidRDefault="00E93F01" w:rsidP="007C07B4"/>
          <w:p w:rsidR="00E93F01" w:rsidRDefault="00E93F01" w:rsidP="007C07B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</w:tcPr>
          <w:p w:rsidR="00E93F01" w:rsidRDefault="00E93F01" w:rsidP="007C07B4">
            <w:r>
              <w:t>Планы работы организаций</w:t>
            </w:r>
          </w:p>
        </w:tc>
        <w:tc>
          <w:tcPr>
            <w:tcW w:w="2418" w:type="dxa"/>
          </w:tcPr>
          <w:p w:rsidR="00E93F01" w:rsidRDefault="00E93F01" w:rsidP="007C07B4">
            <w:r>
              <w:t xml:space="preserve">Начальник Отдела образования администрации города Ржева   </w:t>
            </w:r>
          </w:p>
          <w:p w:rsidR="00E93F01" w:rsidRDefault="00E93F01" w:rsidP="007C07B4"/>
          <w:p w:rsidR="00E93F01" w:rsidRDefault="00E93F01" w:rsidP="007C07B4">
            <w:r>
              <w:t xml:space="preserve">Руководители образовательных организаций </w:t>
            </w:r>
          </w:p>
        </w:tc>
        <w:tc>
          <w:tcPr>
            <w:tcW w:w="2197" w:type="dxa"/>
          </w:tcPr>
          <w:p w:rsidR="00E93F01" w:rsidRDefault="00E93F01" w:rsidP="007C07B4">
            <w:r>
              <w:t>2015 – 2020 гг.</w:t>
            </w:r>
          </w:p>
        </w:tc>
        <w:tc>
          <w:tcPr>
            <w:tcW w:w="2885" w:type="dxa"/>
          </w:tcPr>
          <w:p w:rsidR="00E93F01" w:rsidRDefault="00E93F01" w:rsidP="007C07B4">
            <w:pPr>
              <w:pStyle w:val="Default"/>
              <w:jc w:val="both"/>
            </w:pPr>
            <w:r>
              <w:t>Привлечение  внимания детей и молодёжи к проблемам людей-инвалидов, развитие нравственных качеств подрастающего поколения, формирование чувства понимания и поддержки нуждающимся людям</w:t>
            </w:r>
          </w:p>
        </w:tc>
      </w:tr>
      <w:tr w:rsidR="00E93F01" w:rsidTr="000B4F77">
        <w:trPr>
          <w:trHeight w:hRule="exact" w:val="5994"/>
          <w:jc w:val="center"/>
        </w:trPr>
        <w:tc>
          <w:tcPr>
            <w:tcW w:w="936" w:type="dxa"/>
          </w:tcPr>
          <w:p w:rsidR="00E93F01" w:rsidRDefault="00E93F01" w:rsidP="001219AD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4161" w:type="dxa"/>
          </w:tcPr>
          <w:p w:rsidR="00E93F01" w:rsidRDefault="00E93F01" w:rsidP="007C07B4">
            <w:r>
              <w:t xml:space="preserve">Проведение физкультурно-оздоровительных, спортивных, культурно-массовых интегрированных  мероприятий </w:t>
            </w:r>
          </w:p>
          <w:p w:rsidR="00E93F01" w:rsidRDefault="00E93F01" w:rsidP="007C07B4"/>
        </w:tc>
        <w:tc>
          <w:tcPr>
            <w:tcW w:w="2531" w:type="dxa"/>
          </w:tcPr>
          <w:p w:rsidR="00E93F01" w:rsidRDefault="00E93F01" w:rsidP="007C07B4">
            <w:r>
              <w:t xml:space="preserve">Планы работы Отдела образования администрации города Ржева, </w:t>
            </w:r>
          </w:p>
          <w:p w:rsidR="00E93F01" w:rsidRDefault="00E93F01" w:rsidP="001C3CE9">
            <w:r>
              <w:t xml:space="preserve">Отдела культуры администрации города Ржева,  </w:t>
            </w:r>
          </w:p>
          <w:p w:rsidR="00E93F01" w:rsidRDefault="00E93F01" w:rsidP="001C3CE9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Комитета по физической культуре и спорту администрации города Ржева,</w:t>
            </w:r>
          </w:p>
          <w:p w:rsidR="00E93F01" w:rsidRDefault="00E93F01" w:rsidP="001C3CE9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1C3CE9">
              <w:rPr>
                <w:rFonts w:ascii="Times New Roman" w:hAnsi="Times New Roman"/>
                <w:sz w:val="24"/>
                <w:szCs w:val="24"/>
              </w:rPr>
              <w:t xml:space="preserve">тдела </w:t>
            </w:r>
            <w:r>
              <w:rPr>
                <w:rFonts w:ascii="Times New Roman" w:hAnsi="Times New Roman"/>
                <w:sz w:val="24"/>
                <w:szCs w:val="24"/>
              </w:rPr>
              <w:t>по делам молодежи</w:t>
            </w:r>
            <w:r w:rsidRPr="001C3CE9">
              <w:rPr>
                <w:rFonts w:ascii="Times New Roman" w:hAnsi="Times New Roman"/>
                <w:sz w:val="24"/>
                <w:szCs w:val="24"/>
              </w:rPr>
              <w:t xml:space="preserve"> администрации города Ржев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E93F01" w:rsidRDefault="00E93F01" w:rsidP="001C3CE9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E93F01" w:rsidRDefault="00E93F01" w:rsidP="001C3CE9">
            <w:pPr>
              <w:pStyle w:val="1"/>
            </w:pPr>
          </w:p>
        </w:tc>
        <w:tc>
          <w:tcPr>
            <w:tcW w:w="2418" w:type="dxa"/>
          </w:tcPr>
          <w:p w:rsidR="00E93F01" w:rsidRDefault="00E93F01" w:rsidP="007C07B4">
            <w:r>
              <w:t>Зам. Главы администрации города Ржева    по социальным вопросам</w:t>
            </w:r>
          </w:p>
          <w:p w:rsidR="00E93F01" w:rsidRDefault="00E93F01" w:rsidP="007C07B4"/>
          <w:p w:rsidR="00E93F01" w:rsidRDefault="00E93F01" w:rsidP="007C07B4">
            <w:r>
              <w:t xml:space="preserve">Начальник Отдела культуры администрации города Ржева   </w:t>
            </w:r>
          </w:p>
          <w:p w:rsidR="00E93F01" w:rsidRDefault="00E93F01" w:rsidP="007C07B4"/>
          <w:p w:rsidR="00E93F01" w:rsidRDefault="00E93F01" w:rsidP="007C07B4">
            <w:r>
              <w:t xml:space="preserve">Начальник Отдела образования администрации города Ржева   </w:t>
            </w:r>
          </w:p>
          <w:p w:rsidR="00E93F01" w:rsidRDefault="00E93F01" w:rsidP="007C07B4"/>
          <w:p w:rsidR="00E93F01" w:rsidRDefault="00E93F01" w:rsidP="007C07B4">
            <w:r>
              <w:t>Руководители муниципальных учреждений</w:t>
            </w:r>
          </w:p>
        </w:tc>
        <w:tc>
          <w:tcPr>
            <w:tcW w:w="2197" w:type="dxa"/>
          </w:tcPr>
          <w:p w:rsidR="00E93F01" w:rsidRDefault="00E93F01" w:rsidP="007C07B4">
            <w:r>
              <w:t>2015 – 2020 гг.</w:t>
            </w:r>
          </w:p>
        </w:tc>
        <w:tc>
          <w:tcPr>
            <w:tcW w:w="2885" w:type="dxa"/>
          </w:tcPr>
          <w:p w:rsidR="00E93F01" w:rsidRDefault="00E93F01" w:rsidP="007C07B4">
            <w:pPr>
              <w:pStyle w:val="Default"/>
              <w:jc w:val="both"/>
            </w:pPr>
            <w:r>
              <w:t>Создание равных возможностей для инвалидов во всех сферах жизни общества</w:t>
            </w:r>
          </w:p>
        </w:tc>
      </w:tr>
      <w:tr w:rsidR="00E93F01" w:rsidTr="00D606B9">
        <w:trPr>
          <w:trHeight w:hRule="exact" w:val="2881"/>
          <w:jc w:val="center"/>
        </w:trPr>
        <w:tc>
          <w:tcPr>
            <w:tcW w:w="936" w:type="dxa"/>
          </w:tcPr>
          <w:p w:rsidR="00E93F01" w:rsidRDefault="00E93F01" w:rsidP="001219AD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4161" w:type="dxa"/>
          </w:tcPr>
          <w:p w:rsidR="00E93F01" w:rsidRDefault="00E93F01" w:rsidP="007C07B4">
            <w:r>
              <w:t xml:space="preserve">Освещение  проблем, прав и возможностей инвалидов, поэтапного повышения доступности инфраструктуры в районной газете «Ржевская правда», на официальном сайте администрации города Ржева   </w:t>
            </w:r>
          </w:p>
          <w:p w:rsidR="00E93F01" w:rsidRDefault="00E93F01" w:rsidP="007C07B4"/>
          <w:p w:rsidR="00E93F01" w:rsidRDefault="00E93F01" w:rsidP="007C07B4"/>
        </w:tc>
        <w:tc>
          <w:tcPr>
            <w:tcW w:w="2531" w:type="dxa"/>
          </w:tcPr>
          <w:p w:rsidR="00E93F01" w:rsidRDefault="00E93F01" w:rsidP="007C07B4"/>
        </w:tc>
        <w:tc>
          <w:tcPr>
            <w:tcW w:w="2418" w:type="dxa"/>
          </w:tcPr>
          <w:p w:rsidR="00E93F01" w:rsidRDefault="00E93F01" w:rsidP="004D5E51">
            <w:r>
              <w:t>Главный редактор газеты «Ржевская правда»</w:t>
            </w:r>
          </w:p>
        </w:tc>
        <w:tc>
          <w:tcPr>
            <w:tcW w:w="2197" w:type="dxa"/>
          </w:tcPr>
          <w:p w:rsidR="00E93F01" w:rsidRDefault="00E93F01" w:rsidP="007C07B4">
            <w:r>
              <w:t>2015 – 2020 гг.</w:t>
            </w:r>
          </w:p>
        </w:tc>
        <w:tc>
          <w:tcPr>
            <w:tcW w:w="2885" w:type="dxa"/>
          </w:tcPr>
          <w:p w:rsidR="00E93F01" w:rsidRDefault="00E93F01" w:rsidP="007C07B4">
            <w:pPr>
              <w:pStyle w:val="Default"/>
              <w:jc w:val="both"/>
            </w:pPr>
            <w:r>
              <w:t>Формирование позитивного отношения в обществе к необходимости создания для инвалидов и маломобильных групп безбарьерной среды жизненедеятельности и условий для успешной интеграции в обществе</w:t>
            </w:r>
          </w:p>
        </w:tc>
      </w:tr>
      <w:tr w:rsidR="00E93F01" w:rsidTr="000B4F77">
        <w:trPr>
          <w:jc w:val="center"/>
        </w:trPr>
        <w:tc>
          <w:tcPr>
            <w:tcW w:w="936" w:type="dxa"/>
          </w:tcPr>
          <w:p w:rsidR="00E93F01" w:rsidRDefault="00E93F01" w:rsidP="001219AD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4161" w:type="dxa"/>
          </w:tcPr>
          <w:p w:rsidR="00E93F01" w:rsidRDefault="00E93F01" w:rsidP="007C07B4">
            <w:pPr>
              <w:jc w:val="both"/>
            </w:pPr>
            <w:r>
              <w:t xml:space="preserve">Организация и проведение круглого стола на тему «Обеспечение доступной среды для маломобильных групп населения»  </w:t>
            </w:r>
          </w:p>
          <w:p w:rsidR="00E93F01" w:rsidRDefault="00E93F01" w:rsidP="007C07B4"/>
        </w:tc>
        <w:tc>
          <w:tcPr>
            <w:tcW w:w="2531" w:type="dxa"/>
          </w:tcPr>
          <w:p w:rsidR="00E93F01" w:rsidRDefault="00E93F01" w:rsidP="007C07B4"/>
        </w:tc>
        <w:tc>
          <w:tcPr>
            <w:tcW w:w="2418" w:type="dxa"/>
          </w:tcPr>
          <w:p w:rsidR="00E93F01" w:rsidRDefault="00E93F01" w:rsidP="007C07B4">
            <w:r>
              <w:t>Зам. Главы администрации города Ржева     по социальным вопросам</w:t>
            </w:r>
          </w:p>
          <w:p w:rsidR="00E93F01" w:rsidRPr="00D606B9" w:rsidRDefault="00E93F01" w:rsidP="007C07B4">
            <w:pPr>
              <w:rPr>
                <w:sz w:val="8"/>
                <w:szCs w:val="8"/>
              </w:rPr>
            </w:pPr>
          </w:p>
          <w:p w:rsidR="00E93F01" w:rsidRDefault="00E93F01" w:rsidP="007C07B4">
            <w:r>
              <w:t>Зам. Главы администрации города Ржева    по строительству</w:t>
            </w:r>
          </w:p>
          <w:p w:rsidR="00E93F01" w:rsidRPr="00D606B9" w:rsidRDefault="00E93F01" w:rsidP="007C07B4">
            <w:pPr>
              <w:rPr>
                <w:sz w:val="8"/>
                <w:szCs w:val="8"/>
              </w:rPr>
            </w:pPr>
          </w:p>
          <w:p w:rsidR="00E93F01" w:rsidRDefault="00E93F01" w:rsidP="007C07B4">
            <w:r>
              <w:t>Н</w:t>
            </w:r>
            <w:r w:rsidRPr="00A20A8E">
              <w:t>ачальник Территориального  отдела  социальной защиты населения города Ржева  и Ржевского района Тверской области</w:t>
            </w:r>
          </w:p>
          <w:p w:rsidR="00E93F01" w:rsidRDefault="00E93F01" w:rsidP="007C07B4">
            <w:r>
              <w:t xml:space="preserve"> (по согласованию)</w:t>
            </w:r>
          </w:p>
        </w:tc>
        <w:tc>
          <w:tcPr>
            <w:tcW w:w="2197" w:type="dxa"/>
          </w:tcPr>
          <w:p w:rsidR="00E93F01" w:rsidRDefault="00E93F01" w:rsidP="007C07B4"/>
        </w:tc>
        <w:tc>
          <w:tcPr>
            <w:tcW w:w="2885" w:type="dxa"/>
          </w:tcPr>
          <w:p w:rsidR="00E93F01" w:rsidRDefault="00E93F01" w:rsidP="007C07B4">
            <w:r>
              <w:t>Формирование позитивного отношения в обществе к необходимости создания для инвалидов и маломобильных групп безбарьерной среды жизненедеятельности и условий для успешной интеграции в обществе</w:t>
            </w:r>
          </w:p>
        </w:tc>
      </w:tr>
      <w:tr w:rsidR="00E93F01" w:rsidTr="000B4F77">
        <w:trPr>
          <w:jc w:val="center"/>
        </w:trPr>
        <w:tc>
          <w:tcPr>
            <w:tcW w:w="936" w:type="dxa"/>
          </w:tcPr>
          <w:p w:rsidR="00E93F01" w:rsidRDefault="00E93F01" w:rsidP="001219AD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4161" w:type="dxa"/>
          </w:tcPr>
          <w:p w:rsidR="00E93F01" w:rsidRPr="002018B8" w:rsidRDefault="00E93F01" w:rsidP="00D606B9">
            <w:pPr>
              <w:pStyle w:val="1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8B8">
              <w:rPr>
                <w:rFonts w:ascii="Times New Roman" w:hAnsi="Times New Roman"/>
                <w:sz w:val="24"/>
                <w:szCs w:val="24"/>
              </w:rPr>
              <w:t>Градостроительный контроль проведения мероприятий по организации безбарьерной среды для инвалидов при выдаче градостроительных планов земельных участков, разрешений на строительство, разрешений на ввод объектов капитального строительства в эксплуатацию.</w:t>
            </w:r>
          </w:p>
        </w:tc>
        <w:tc>
          <w:tcPr>
            <w:tcW w:w="2531" w:type="dxa"/>
          </w:tcPr>
          <w:p w:rsidR="00E93F01" w:rsidRDefault="00E93F01" w:rsidP="007C07B4">
            <w:r>
              <w:t>Выдача разрешения</w:t>
            </w:r>
          </w:p>
        </w:tc>
        <w:tc>
          <w:tcPr>
            <w:tcW w:w="2418" w:type="dxa"/>
          </w:tcPr>
          <w:p w:rsidR="00E93F01" w:rsidRDefault="00E93F01" w:rsidP="007C07B4">
            <w:r>
              <w:t xml:space="preserve">Главный архитектор города Ржева    </w:t>
            </w:r>
          </w:p>
        </w:tc>
        <w:tc>
          <w:tcPr>
            <w:tcW w:w="2197" w:type="dxa"/>
          </w:tcPr>
          <w:p w:rsidR="00E93F01" w:rsidRDefault="00E93F01" w:rsidP="007C07B4">
            <w:r>
              <w:t>2016 – 2020 гг.</w:t>
            </w:r>
          </w:p>
        </w:tc>
        <w:tc>
          <w:tcPr>
            <w:tcW w:w="2885" w:type="dxa"/>
          </w:tcPr>
          <w:p w:rsidR="00E93F01" w:rsidRDefault="00E93F01" w:rsidP="007C07B4">
            <w:r>
              <w:t>Создание для инвалидов и других маломобильных групп доступа к объектам</w:t>
            </w:r>
          </w:p>
        </w:tc>
      </w:tr>
      <w:tr w:rsidR="00E93F01" w:rsidTr="000B4F77">
        <w:trPr>
          <w:jc w:val="center"/>
        </w:trPr>
        <w:tc>
          <w:tcPr>
            <w:tcW w:w="15128" w:type="dxa"/>
            <w:gridSpan w:val="6"/>
          </w:tcPr>
          <w:p w:rsidR="00E93F01" w:rsidRDefault="00E93F01" w:rsidP="007C07B4">
            <w:pPr>
              <w:jc w:val="center"/>
              <w:rPr>
                <w:b/>
              </w:rPr>
            </w:pPr>
            <w:r>
              <w:rPr>
                <w:b/>
              </w:rPr>
              <w:t>Раздел 2. Мероприятия по поэтапному повышению значений показателей доступности предоставляемых инвалидам услуг с учетом имеющихся у них нарушенных функций организма, а также по оказанию им помощи в преодолении барьеров, препятствующих пользованию объектами и услугами</w:t>
            </w:r>
          </w:p>
        </w:tc>
      </w:tr>
      <w:tr w:rsidR="00E93F01" w:rsidTr="000B4F77">
        <w:trPr>
          <w:jc w:val="center"/>
        </w:trPr>
        <w:tc>
          <w:tcPr>
            <w:tcW w:w="936" w:type="dxa"/>
          </w:tcPr>
          <w:p w:rsidR="00E93F01" w:rsidRDefault="00E93F01" w:rsidP="001219AD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4161" w:type="dxa"/>
          </w:tcPr>
          <w:p w:rsidR="00E93F01" w:rsidRDefault="00E93F01" w:rsidP="007C07B4">
            <w:r>
              <w:rPr>
                <w:color w:val="000000"/>
              </w:rPr>
              <w:t>В залах заседания, конференц-залах, переговорных комнатах для трансляции выступлений и презентаций необходимо установить мониторы с возможностью трансляции субтитров (мониторы, их размеры и количество необходимо определять с учетом размеров помещения) и индукционные петли, а также предусмотреть наличие переводчика жестового языка</w:t>
            </w:r>
          </w:p>
        </w:tc>
        <w:tc>
          <w:tcPr>
            <w:tcW w:w="2531" w:type="dxa"/>
          </w:tcPr>
          <w:p w:rsidR="00E93F01" w:rsidRDefault="00E93F01" w:rsidP="007C07B4"/>
        </w:tc>
        <w:tc>
          <w:tcPr>
            <w:tcW w:w="2418" w:type="dxa"/>
          </w:tcPr>
          <w:p w:rsidR="00E93F01" w:rsidRDefault="00E93F01" w:rsidP="007C07B4">
            <w:r>
              <w:t xml:space="preserve">Зам. Главы администрации города Ржева    по социальным вопросам </w:t>
            </w:r>
          </w:p>
          <w:p w:rsidR="00E93F01" w:rsidRDefault="00E93F01" w:rsidP="007C07B4"/>
          <w:p w:rsidR="00E93F01" w:rsidRDefault="00E93F01" w:rsidP="007C07B4">
            <w:r>
              <w:t xml:space="preserve">Начальник Отдела образования администрации города Ржева   </w:t>
            </w:r>
          </w:p>
          <w:p w:rsidR="00E93F01" w:rsidRDefault="00E93F01" w:rsidP="007C07B4"/>
          <w:p w:rsidR="00E93F01" w:rsidRDefault="00E93F01" w:rsidP="007C07B4">
            <w:r>
              <w:t xml:space="preserve">Начальник Отдела культуры администрации города Ржева    </w:t>
            </w:r>
          </w:p>
          <w:p w:rsidR="00E93F01" w:rsidRDefault="00E93F01" w:rsidP="007C07B4"/>
          <w:p w:rsidR="00E93F01" w:rsidRDefault="00E93F01" w:rsidP="007C07B4">
            <w:r>
              <w:t>Руководители муниципальных учреждений</w:t>
            </w:r>
          </w:p>
          <w:p w:rsidR="00E93F01" w:rsidRDefault="00E93F01" w:rsidP="007C07B4"/>
          <w:p w:rsidR="00E93F01" w:rsidRDefault="00E93F01" w:rsidP="007C07B4">
            <w:r>
              <w:t>Н</w:t>
            </w:r>
            <w:r w:rsidRPr="00A20A8E">
              <w:t>ачальник Территориального  отдела  социальной защиты населения города Ржева  и Ржевского района Тверской области</w:t>
            </w:r>
            <w:r>
              <w:t xml:space="preserve"> (по согласованию)</w:t>
            </w:r>
          </w:p>
        </w:tc>
        <w:tc>
          <w:tcPr>
            <w:tcW w:w="2197" w:type="dxa"/>
          </w:tcPr>
          <w:p w:rsidR="00E93F01" w:rsidRDefault="00E93F01" w:rsidP="007C07B4">
            <w:r>
              <w:t>2019-2020 гг.</w:t>
            </w:r>
          </w:p>
        </w:tc>
        <w:tc>
          <w:tcPr>
            <w:tcW w:w="2885" w:type="dxa"/>
          </w:tcPr>
          <w:p w:rsidR="00E93F01" w:rsidRDefault="00E93F01" w:rsidP="007C07B4">
            <w:r>
              <w:rPr>
                <w:color w:val="000000"/>
              </w:rPr>
              <w:t>Создание условий доступности объектов</w:t>
            </w:r>
          </w:p>
        </w:tc>
      </w:tr>
      <w:tr w:rsidR="00E93F01" w:rsidTr="000B4F77">
        <w:trPr>
          <w:jc w:val="center"/>
        </w:trPr>
        <w:tc>
          <w:tcPr>
            <w:tcW w:w="936" w:type="dxa"/>
          </w:tcPr>
          <w:p w:rsidR="00E93F01" w:rsidRDefault="00E93F01" w:rsidP="001219AD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4161" w:type="dxa"/>
          </w:tcPr>
          <w:p w:rsidR="00E93F01" w:rsidRPr="00D526E1" w:rsidRDefault="00E93F01" w:rsidP="00D526E1">
            <w:pPr>
              <w:shd w:val="clear" w:color="auto" w:fill="FFFFFF"/>
              <w:jc w:val="both"/>
              <w:rPr>
                <w:b/>
                <w:color w:val="000000"/>
              </w:rPr>
            </w:pPr>
            <w:r>
              <w:rPr>
                <w:color w:val="000000"/>
              </w:rPr>
              <w:t>Доведение памяток, разработанных Министерством социальной защиты населения Тверской области по правилам взаимодействия и оказания помощи инвалидам (с учетом особенностей инвалидов по слуху: глухих и слабослышащих; инвалидов по зрению: слепых и слабовидящих; инвалидов, передвигающихся на креслах-колясках; инвалидов с нарушением опорно-двигательного аппарата</w:t>
            </w:r>
            <w:r>
              <w:rPr>
                <w:b/>
                <w:color w:val="000000"/>
              </w:rPr>
              <w:t>)</w:t>
            </w:r>
            <w:r>
              <w:rPr>
                <w:color w:val="000000"/>
              </w:rPr>
              <w:t xml:space="preserve"> до работников учреждений (КПП, гардероб, столовая, обслуживающий персонал) </w:t>
            </w:r>
          </w:p>
        </w:tc>
        <w:tc>
          <w:tcPr>
            <w:tcW w:w="2531" w:type="dxa"/>
          </w:tcPr>
          <w:p w:rsidR="00E93F01" w:rsidRDefault="00E93F01" w:rsidP="007C07B4"/>
        </w:tc>
        <w:tc>
          <w:tcPr>
            <w:tcW w:w="2418" w:type="dxa"/>
          </w:tcPr>
          <w:p w:rsidR="00E93F01" w:rsidRDefault="00E93F01" w:rsidP="007C07B4">
            <w:r>
              <w:t>Руководители муниципальных учреждений</w:t>
            </w:r>
          </w:p>
          <w:p w:rsidR="00E93F01" w:rsidRDefault="00E93F01" w:rsidP="007C07B4"/>
          <w:p w:rsidR="00E93F01" w:rsidRDefault="00E93F01" w:rsidP="007C07B4"/>
        </w:tc>
        <w:tc>
          <w:tcPr>
            <w:tcW w:w="2197" w:type="dxa"/>
          </w:tcPr>
          <w:p w:rsidR="00E93F01" w:rsidRDefault="00E93F01" w:rsidP="007C07B4">
            <w:r>
              <w:t>2018-2020 гг.</w:t>
            </w:r>
          </w:p>
        </w:tc>
        <w:tc>
          <w:tcPr>
            <w:tcW w:w="2885" w:type="dxa"/>
          </w:tcPr>
          <w:p w:rsidR="00E93F01" w:rsidRDefault="00E93F01" w:rsidP="007C07B4">
            <w:r>
              <w:rPr>
                <w:color w:val="000000"/>
              </w:rPr>
              <w:t>Создание условий доступности объектов</w:t>
            </w:r>
          </w:p>
        </w:tc>
      </w:tr>
      <w:tr w:rsidR="00E93F01" w:rsidTr="000B4F77">
        <w:trPr>
          <w:trHeight w:val="348"/>
          <w:jc w:val="center"/>
        </w:trPr>
        <w:tc>
          <w:tcPr>
            <w:tcW w:w="936" w:type="dxa"/>
          </w:tcPr>
          <w:p w:rsidR="00E93F01" w:rsidRDefault="00E93F01" w:rsidP="001219AD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4161" w:type="dxa"/>
          </w:tcPr>
          <w:p w:rsidR="00E93F01" w:rsidRDefault="00E93F01" w:rsidP="007C07B4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Поэтапно обеспечивать доступность предоставления услуг для инвалидов с учетом их особых потребностей исходя из ограничений их жизнедеятельности, а именно:</w:t>
            </w:r>
          </w:p>
          <w:p w:rsidR="00E93F01" w:rsidRDefault="00E93F01" w:rsidP="007C07B4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- Предоставление муниципальных услуг в электронном виде инвалидам и другим маломобильным группам населения;</w:t>
            </w:r>
          </w:p>
          <w:p w:rsidR="00E93F01" w:rsidRDefault="00E93F01" w:rsidP="007C07B4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- Организация электронной очереди с бегущей строкой в соответствии с существующими стандартами обеспечения ее доступности для инвалидов;</w:t>
            </w:r>
          </w:p>
          <w:p w:rsidR="00E93F01" w:rsidRDefault="00E93F01" w:rsidP="007C07B4">
            <w:pPr>
              <w:shd w:val="clear" w:color="auto" w:fill="FFFFFF"/>
              <w:jc w:val="both"/>
            </w:pPr>
            <w:r>
              <w:rPr>
                <w:color w:val="000000"/>
              </w:rPr>
              <w:t>- Обеспечение доступности для инвалидов и других маломобильных групп населения информационных служб, включая экстренные службы.</w:t>
            </w:r>
          </w:p>
        </w:tc>
        <w:tc>
          <w:tcPr>
            <w:tcW w:w="2531" w:type="dxa"/>
          </w:tcPr>
          <w:p w:rsidR="00E93F01" w:rsidRDefault="00E93F01" w:rsidP="007C07B4"/>
        </w:tc>
        <w:tc>
          <w:tcPr>
            <w:tcW w:w="2418" w:type="dxa"/>
          </w:tcPr>
          <w:p w:rsidR="00E93F01" w:rsidRDefault="00E93F01" w:rsidP="007C07B4">
            <w:r>
              <w:t>Зам. Главы администрации города Ржева    по социальным вопросам</w:t>
            </w:r>
          </w:p>
          <w:p w:rsidR="00E93F01" w:rsidRDefault="00E93F01" w:rsidP="007C07B4"/>
          <w:p w:rsidR="00E93F01" w:rsidRDefault="00E93F01" w:rsidP="007C07B4">
            <w:r>
              <w:t xml:space="preserve">Управляющий делами администрации  города Ржева    </w:t>
            </w:r>
          </w:p>
        </w:tc>
        <w:tc>
          <w:tcPr>
            <w:tcW w:w="2197" w:type="dxa"/>
          </w:tcPr>
          <w:p w:rsidR="00E93F01" w:rsidRDefault="00E93F01" w:rsidP="007C07B4">
            <w:r>
              <w:t>2018-2020 гг.</w:t>
            </w:r>
          </w:p>
        </w:tc>
        <w:tc>
          <w:tcPr>
            <w:tcW w:w="2885" w:type="dxa"/>
          </w:tcPr>
          <w:p w:rsidR="00E93F01" w:rsidRDefault="00E93F01" w:rsidP="007C07B4">
            <w:r>
              <w:rPr>
                <w:color w:val="000000"/>
              </w:rPr>
              <w:t>Создание условий доступности объектов</w:t>
            </w:r>
          </w:p>
        </w:tc>
      </w:tr>
      <w:tr w:rsidR="00E93F01" w:rsidTr="000B4F77">
        <w:trPr>
          <w:trHeight w:val="624"/>
          <w:jc w:val="center"/>
        </w:trPr>
        <w:tc>
          <w:tcPr>
            <w:tcW w:w="936" w:type="dxa"/>
          </w:tcPr>
          <w:p w:rsidR="00E93F01" w:rsidRDefault="00E93F01" w:rsidP="001219AD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4161" w:type="dxa"/>
          </w:tcPr>
          <w:p w:rsidR="00E93F01" w:rsidRDefault="00E93F01" w:rsidP="007C07B4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Предусматривать и поэтапно обеспечивать  для инвалидов по зрению:</w:t>
            </w:r>
          </w:p>
          <w:p w:rsidR="00E93F01" w:rsidRDefault="00E93F01" w:rsidP="007C07B4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- Адаптацию официальных сайтов в сети Интернет с учетом особых потребностей инвалидов по зрению с приведением их к международному стандарту доступности веб-контента и веб-сервисов (WCAG);</w:t>
            </w:r>
          </w:p>
          <w:p w:rsidR="00E93F01" w:rsidRDefault="00E93F01" w:rsidP="007C07B4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- Размещение в доступных для инвалидов по зрению местах и в адаптированной форме (с учетом их особых потребностей) справочной информации о предоставляемых услугах;</w:t>
            </w:r>
          </w:p>
          <w:p w:rsidR="00E93F01" w:rsidRDefault="00E93F01" w:rsidP="007C07B4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- Предоставление помощника (работника организации, способного оказать необходимую помощь инвалиду);</w:t>
            </w:r>
          </w:p>
          <w:p w:rsidR="00E93F01" w:rsidRDefault="00E93F01" w:rsidP="007C07B4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- Обеспечение выпуска альтернативных форматов печатных материалов (например, крупный шрифт или аудиофайлы);</w:t>
            </w:r>
          </w:p>
          <w:p w:rsidR="00E93F01" w:rsidRDefault="00E93F01" w:rsidP="007C07B4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- Оборудование мест повышенного удобства с дополнительным местом впереди или сбоку для собаки-проводника или устройства для передвижения, например, костылей в местах ожидания и местах приема граждан в организации.</w:t>
            </w:r>
          </w:p>
        </w:tc>
        <w:tc>
          <w:tcPr>
            <w:tcW w:w="2531" w:type="dxa"/>
          </w:tcPr>
          <w:p w:rsidR="00E93F01" w:rsidRDefault="00E93F01" w:rsidP="007C07B4"/>
        </w:tc>
        <w:tc>
          <w:tcPr>
            <w:tcW w:w="2418" w:type="dxa"/>
          </w:tcPr>
          <w:p w:rsidR="00E93F01" w:rsidRDefault="00E93F01" w:rsidP="007C07B4">
            <w:r>
              <w:t xml:space="preserve">Зам. Главы администрации города Ржева    по социальным вопросам </w:t>
            </w:r>
          </w:p>
          <w:p w:rsidR="00E93F01" w:rsidRDefault="00E93F01" w:rsidP="007C07B4"/>
          <w:p w:rsidR="00E93F01" w:rsidRDefault="00E93F01" w:rsidP="007C07B4">
            <w:r>
              <w:t xml:space="preserve">Начальник Отдела образования администрации города Ржева   </w:t>
            </w:r>
          </w:p>
          <w:p w:rsidR="00E93F01" w:rsidRDefault="00E93F01" w:rsidP="007C07B4"/>
          <w:p w:rsidR="00E93F01" w:rsidRDefault="00E93F01" w:rsidP="007C07B4">
            <w:r>
              <w:t xml:space="preserve">Начальник Отдела культуры администрации города Ржева    </w:t>
            </w:r>
          </w:p>
          <w:p w:rsidR="00E93F01" w:rsidRDefault="00E93F01" w:rsidP="007C07B4"/>
          <w:p w:rsidR="00E93F01" w:rsidRDefault="00E93F01" w:rsidP="007C07B4">
            <w:r>
              <w:t>Руководители муниципальных учреждений</w:t>
            </w:r>
          </w:p>
          <w:p w:rsidR="00E93F01" w:rsidRDefault="00E93F01" w:rsidP="007C07B4"/>
          <w:p w:rsidR="00E93F01" w:rsidRDefault="00E93F01" w:rsidP="007C07B4">
            <w:r>
              <w:t xml:space="preserve"> </w:t>
            </w:r>
          </w:p>
        </w:tc>
        <w:tc>
          <w:tcPr>
            <w:tcW w:w="2197" w:type="dxa"/>
          </w:tcPr>
          <w:p w:rsidR="00E93F01" w:rsidRDefault="00E93F01" w:rsidP="007C07B4">
            <w:r>
              <w:t>2018-2020 гг.</w:t>
            </w:r>
          </w:p>
        </w:tc>
        <w:tc>
          <w:tcPr>
            <w:tcW w:w="2885" w:type="dxa"/>
          </w:tcPr>
          <w:p w:rsidR="00E93F01" w:rsidRDefault="00E93F01" w:rsidP="007C07B4">
            <w:r>
              <w:rPr>
                <w:color w:val="000000"/>
              </w:rPr>
              <w:t>Создание условий доступности объектов</w:t>
            </w:r>
          </w:p>
        </w:tc>
      </w:tr>
      <w:tr w:rsidR="00E93F01" w:rsidTr="000B4F77">
        <w:trPr>
          <w:trHeight w:val="624"/>
          <w:jc w:val="center"/>
        </w:trPr>
        <w:tc>
          <w:tcPr>
            <w:tcW w:w="936" w:type="dxa"/>
          </w:tcPr>
          <w:p w:rsidR="00E93F01" w:rsidRDefault="00E93F01" w:rsidP="001219AD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4161" w:type="dxa"/>
          </w:tcPr>
          <w:p w:rsidR="00E93F01" w:rsidRDefault="00E93F01" w:rsidP="007C07B4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Предусматривать и поэтапно обеспечивать  для 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инвалидов по слуху:</w:t>
            </w:r>
          </w:p>
          <w:p w:rsidR="00E93F01" w:rsidRDefault="00E93F01" w:rsidP="007C07B4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- Размещение в доступных для инвалидов по слуху местах в адаптированной форме (с учетом их особых потребностей) справочной информации о предоставляемых услугах (установка мониторов с возможностью трансляции субтитров  и индукционных петель);</w:t>
            </w:r>
          </w:p>
          <w:p w:rsidR="00E93F01" w:rsidRDefault="00E93F01" w:rsidP="007C07B4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- Обеспечение надлежащими звуковыми средствами воспроизведения информации инвалидов по слуху, предоставляемыми на основных мероприятиях и собраниях;</w:t>
            </w:r>
          </w:p>
          <w:p w:rsidR="00E93F01" w:rsidRDefault="00E93F01" w:rsidP="007C07B4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- Предоставление сурдопереводчиков соответствующей квалификации, обслуживающих основные мероприятия или собрания</w:t>
            </w:r>
          </w:p>
          <w:p w:rsidR="00E93F01" w:rsidRDefault="00E93F01" w:rsidP="007C07B4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2531" w:type="dxa"/>
          </w:tcPr>
          <w:p w:rsidR="00E93F01" w:rsidRDefault="00E93F01" w:rsidP="007C07B4"/>
        </w:tc>
        <w:tc>
          <w:tcPr>
            <w:tcW w:w="2418" w:type="dxa"/>
          </w:tcPr>
          <w:p w:rsidR="00E93F01" w:rsidRDefault="00E93F01" w:rsidP="007C07B4">
            <w:r>
              <w:t>Зам. Главы администрации города Ржева    по строительству</w:t>
            </w:r>
          </w:p>
          <w:p w:rsidR="00E93F01" w:rsidRPr="00D526E1" w:rsidRDefault="00E93F01" w:rsidP="007C07B4">
            <w:pPr>
              <w:rPr>
                <w:sz w:val="16"/>
                <w:szCs w:val="16"/>
              </w:rPr>
            </w:pPr>
          </w:p>
          <w:p w:rsidR="00E93F01" w:rsidRDefault="00E93F01" w:rsidP="007C07B4">
            <w:r>
              <w:t xml:space="preserve">Зам. Главы администрации города Ржева    по социальным вопросам </w:t>
            </w:r>
          </w:p>
          <w:p w:rsidR="00E93F01" w:rsidRDefault="00E93F01" w:rsidP="007C07B4">
            <w:r>
              <w:t>Н</w:t>
            </w:r>
            <w:r w:rsidRPr="00A20A8E">
              <w:t>ачальник Территориального  отдела  социальной защиты населения города Ржева  и Ржевского района Тверской области</w:t>
            </w:r>
            <w:r>
              <w:t xml:space="preserve"> (по согласованию)</w:t>
            </w:r>
          </w:p>
          <w:p w:rsidR="00E93F01" w:rsidRPr="006E7529" w:rsidRDefault="00E93F01" w:rsidP="009013A2">
            <w:pPr>
              <w:rPr>
                <w:sz w:val="10"/>
                <w:szCs w:val="10"/>
              </w:rPr>
            </w:pPr>
          </w:p>
          <w:p w:rsidR="00E93F01" w:rsidRDefault="00E93F01" w:rsidP="009013A2">
            <w:r>
              <w:t xml:space="preserve">Начальник Отдела образования администрации города Ржева   </w:t>
            </w:r>
          </w:p>
          <w:p w:rsidR="00E93F01" w:rsidRPr="006E7529" w:rsidRDefault="00E93F01" w:rsidP="009013A2">
            <w:pPr>
              <w:rPr>
                <w:sz w:val="10"/>
                <w:szCs w:val="10"/>
              </w:rPr>
            </w:pPr>
          </w:p>
          <w:p w:rsidR="00E93F01" w:rsidRDefault="00E93F01" w:rsidP="009013A2">
            <w:r>
              <w:t xml:space="preserve">Начальник Отдела культуры администрации города Ржева    </w:t>
            </w:r>
          </w:p>
          <w:p w:rsidR="00E93F01" w:rsidRPr="006E7529" w:rsidRDefault="00E93F01" w:rsidP="007C07B4">
            <w:pPr>
              <w:rPr>
                <w:sz w:val="10"/>
                <w:szCs w:val="10"/>
              </w:rPr>
            </w:pPr>
          </w:p>
          <w:p w:rsidR="00E93F01" w:rsidRDefault="00E93F01" w:rsidP="007C07B4">
            <w:r>
              <w:t>Руководители муниципальных учреждений</w:t>
            </w:r>
          </w:p>
        </w:tc>
        <w:tc>
          <w:tcPr>
            <w:tcW w:w="2197" w:type="dxa"/>
          </w:tcPr>
          <w:p w:rsidR="00E93F01" w:rsidRDefault="00E93F01" w:rsidP="007C07B4">
            <w:r>
              <w:t>2018-2020 г.г.</w:t>
            </w:r>
          </w:p>
        </w:tc>
        <w:tc>
          <w:tcPr>
            <w:tcW w:w="2885" w:type="dxa"/>
          </w:tcPr>
          <w:p w:rsidR="00E93F01" w:rsidRDefault="00E93F01" w:rsidP="007C07B4">
            <w:r>
              <w:rPr>
                <w:color w:val="000000"/>
              </w:rPr>
              <w:t>Создание условий доступности объектов</w:t>
            </w:r>
          </w:p>
        </w:tc>
      </w:tr>
      <w:tr w:rsidR="00E93F01" w:rsidTr="000B4F77">
        <w:trPr>
          <w:trHeight w:val="624"/>
          <w:jc w:val="center"/>
        </w:trPr>
        <w:tc>
          <w:tcPr>
            <w:tcW w:w="936" w:type="dxa"/>
          </w:tcPr>
          <w:p w:rsidR="00E93F01" w:rsidRDefault="00E93F01" w:rsidP="001219AD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4161" w:type="dxa"/>
          </w:tcPr>
          <w:p w:rsidR="00E93F01" w:rsidRDefault="00E93F01" w:rsidP="007C07B4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Предусматривать и поэтапно обеспечивать  для  инвалидов, передвигающихся на креслах-колясках обеспечение доступности здания</w:t>
            </w:r>
          </w:p>
          <w:p w:rsidR="00E93F01" w:rsidRPr="004318C9" w:rsidRDefault="00E93F01" w:rsidP="007C07B4">
            <w:pPr>
              <w:shd w:val="clear" w:color="auto" w:fill="FFFFFF"/>
              <w:jc w:val="both"/>
              <w:rPr>
                <w:b/>
                <w:color w:val="000000"/>
                <w:sz w:val="10"/>
                <w:szCs w:val="10"/>
              </w:rPr>
            </w:pPr>
          </w:p>
          <w:p w:rsidR="00E93F01" w:rsidRDefault="00E93F01" w:rsidP="007C07B4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Предусматривать и поэтапно обеспечивать для инвалидов с нарушением опорно-двигательного аппарата:</w:t>
            </w:r>
          </w:p>
          <w:p w:rsidR="00E93F01" w:rsidRDefault="00E93F01" w:rsidP="007C07B4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- Обеспечение доступности здания;</w:t>
            </w:r>
          </w:p>
          <w:p w:rsidR="00E93F01" w:rsidRDefault="00E93F01" w:rsidP="007C07B4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- Оборудование мест повышенного удобства с дополнительным местом впереди или сбоку для собаки-поводыря или устройства для передвижения, например, костылей в местах ожидания и местах приема граждан в организации.</w:t>
            </w:r>
          </w:p>
        </w:tc>
        <w:tc>
          <w:tcPr>
            <w:tcW w:w="2531" w:type="dxa"/>
          </w:tcPr>
          <w:p w:rsidR="00E93F01" w:rsidRDefault="00E93F01" w:rsidP="007C07B4"/>
        </w:tc>
        <w:tc>
          <w:tcPr>
            <w:tcW w:w="2418" w:type="dxa"/>
          </w:tcPr>
          <w:p w:rsidR="00E93F01" w:rsidRDefault="00E93F01" w:rsidP="007C07B4">
            <w:r>
              <w:t>Зам. Главы администрации города Ржева    по строительству</w:t>
            </w:r>
          </w:p>
          <w:p w:rsidR="00E93F01" w:rsidRDefault="00E93F01" w:rsidP="007C07B4"/>
          <w:p w:rsidR="00E93F01" w:rsidRDefault="00E93F01" w:rsidP="009013A2"/>
        </w:tc>
        <w:tc>
          <w:tcPr>
            <w:tcW w:w="2197" w:type="dxa"/>
          </w:tcPr>
          <w:p w:rsidR="00E93F01" w:rsidRDefault="00E93F01" w:rsidP="007C07B4">
            <w:r>
              <w:t>2018-2020 гг</w:t>
            </w:r>
          </w:p>
        </w:tc>
        <w:tc>
          <w:tcPr>
            <w:tcW w:w="2885" w:type="dxa"/>
          </w:tcPr>
          <w:p w:rsidR="00E93F01" w:rsidRDefault="00E93F01" w:rsidP="007C07B4">
            <w:r>
              <w:rPr>
                <w:color w:val="000000"/>
              </w:rPr>
              <w:t>Создание условий доступности объектов</w:t>
            </w:r>
          </w:p>
        </w:tc>
      </w:tr>
      <w:tr w:rsidR="00E93F01" w:rsidTr="000B4F77">
        <w:trPr>
          <w:trHeight w:val="624"/>
          <w:jc w:val="center"/>
        </w:trPr>
        <w:tc>
          <w:tcPr>
            <w:tcW w:w="936" w:type="dxa"/>
          </w:tcPr>
          <w:p w:rsidR="00E93F01" w:rsidRDefault="00E93F01" w:rsidP="001219AD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4161" w:type="dxa"/>
          </w:tcPr>
          <w:p w:rsidR="00E93F01" w:rsidRDefault="00E93F01" w:rsidP="007C07B4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Ежегодно проводить семинары по обучению персонала нормам и правилам работы с различными категориями инвалидов при предоставлении услуг данной категории граждан  при предоставлении услуг</w:t>
            </w:r>
          </w:p>
        </w:tc>
        <w:tc>
          <w:tcPr>
            <w:tcW w:w="2531" w:type="dxa"/>
          </w:tcPr>
          <w:p w:rsidR="00E93F01" w:rsidRDefault="00E93F01" w:rsidP="007C07B4">
            <w:r>
              <w:t>Приказы руководителей муниципальных учреждений</w:t>
            </w:r>
          </w:p>
        </w:tc>
        <w:tc>
          <w:tcPr>
            <w:tcW w:w="2418" w:type="dxa"/>
          </w:tcPr>
          <w:p w:rsidR="00E93F01" w:rsidRDefault="00E93F01" w:rsidP="009013A2">
            <w:r>
              <w:t xml:space="preserve">Начальник Отдела образования администрации города Ржева   </w:t>
            </w:r>
          </w:p>
          <w:p w:rsidR="00E93F01" w:rsidRPr="00D526E1" w:rsidRDefault="00E93F01" w:rsidP="009013A2">
            <w:pPr>
              <w:rPr>
                <w:sz w:val="10"/>
                <w:szCs w:val="10"/>
              </w:rPr>
            </w:pPr>
          </w:p>
          <w:p w:rsidR="00E93F01" w:rsidRDefault="00E93F01" w:rsidP="009013A2">
            <w:r>
              <w:t xml:space="preserve">Начальник Отдела культуры администрации города Ржева    </w:t>
            </w:r>
          </w:p>
          <w:p w:rsidR="00E93F01" w:rsidRPr="00D526E1" w:rsidRDefault="00E93F01" w:rsidP="007C07B4">
            <w:pPr>
              <w:rPr>
                <w:sz w:val="10"/>
                <w:szCs w:val="10"/>
              </w:rPr>
            </w:pPr>
          </w:p>
          <w:p w:rsidR="00E93F01" w:rsidRDefault="00E93F01" w:rsidP="007C07B4">
            <w:r>
              <w:t>Руководители муниципальных учреждений</w:t>
            </w:r>
          </w:p>
        </w:tc>
        <w:tc>
          <w:tcPr>
            <w:tcW w:w="2197" w:type="dxa"/>
          </w:tcPr>
          <w:p w:rsidR="00E93F01" w:rsidRDefault="00E93F01" w:rsidP="007C07B4">
            <w:r>
              <w:t>2017-2020 гг</w:t>
            </w:r>
          </w:p>
        </w:tc>
        <w:tc>
          <w:tcPr>
            <w:tcW w:w="2885" w:type="dxa"/>
          </w:tcPr>
          <w:p w:rsidR="00E93F01" w:rsidRDefault="00E93F01" w:rsidP="007C07B4">
            <w:r>
              <w:rPr>
                <w:color w:val="000000"/>
              </w:rPr>
              <w:t>Получение качественной услуги (доступность для всех категорий инвалидов и других маломобильных групп населения)</w:t>
            </w:r>
          </w:p>
        </w:tc>
      </w:tr>
    </w:tbl>
    <w:p w:rsidR="00E93F01" w:rsidRPr="00EE3F25" w:rsidRDefault="00E93F01" w:rsidP="00C64DB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E93F01" w:rsidRPr="00EE3F25" w:rsidSect="00926B4D">
      <w:pgSz w:w="16838" w:h="11906" w:orient="landscape"/>
      <w:pgMar w:top="89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267AED"/>
    <w:multiLevelType w:val="hybridMultilevel"/>
    <w:tmpl w:val="7234B3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19AD"/>
    <w:rsid w:val="000B24F4"/>
    <w:rsid w:val="000B4F77"/>
    <w:rsid w:val="001219AD"/>
    <w:rsid w:val="00147AA6"/>
    <w:rsid w:val="001B273B"/>
    <w:rsid w:val="001C3CE9"/>
    <w:rsid w:val="002018B8"/>
    <w:rsid w:val="002931BF"/>
    <w:rsid w:val="002B4104"/>
    <w:rsid w:val="004279E8"/>
    <w:rsid w:val="00430665"/>
    <w:rsid w:val="004318C9"/>
    <w:rsid w:val="004D5E51"/>
    <w:rsid w:val="00513B10"/>
    <w:rsid w:val="00517DBF"/>
    <w:rsid w:val="00562FF8"/>
    <w:rsid w:val="00580134"/>
    <w:rsid w:val="005A050B"/>
    <w:rsid w:val="00613652"/>
    <w:rsid w:val="006E7529"/>
    <w:rsid w:val="006F4EF1"/>
    <w:rsid w:val="007722AC"/>
    <w:rsid w:val="00790D70"/>
    <w:rsid w:val="007C07B4"/>
    <w:rsid w:val="008A64E7"/>
    <w:rsid w:val="009013A2"/>
    <w:rsid w:val="00904194"/>
    <w:rsid w:val="00926B4D"/>
    <w:rsid w:val="00931539"/>
    <w:rsid w:val="00937E60"/>
    <w:rsid w:val="00997ABD"/>
    <w:rsid w:val="009E3485"/>
    <w:rsid w:val="009F7C81"/>
    <w:rsid w:val="00A20A8E"/>
    <w:rsid w:val="00A25DB1"/>
    <w:rsid w:val="00A626BE"/>
    <w:rsid w:val="00AB617F"/>
    <w:rsid w:val="00B54302"/>
    <w:rsid w:val="00B77FE1"/>
    <w:rsid w:val="00B82A5A"/>
    <w:rsid w:val="00C06D92"/>
    <w:rsid w:val="00C32E06"/>
    <w:rsid w:val="00C4109B"/>
    <w:rsid w:val="00C61348"/>
    <w:rsid w:val="00C64DB8"/>
    <w:rsid w:val="00D526E1"/>
    <w:rsid w:val="00D606B9"/>
    <w:rsid w:val="00DD5B75"/>
    <w:rsid w:val="00E02348"/>
    <w:rsid w:val="00E354C9"/>
    <w:rsid w:val="00E63047"/>
    <w:rsid w:val="00E93F01"/>
    <w:rsid w:val="00EB6290"/>
    <w:rsid w:val="00EE3F25"/>
    <w:rsid w:val="00F3108D"/>
    <w:rsid w:val="00F459EF"/>
    <w:rsid w:val="00F8074D"/>
    <w:rsid w:val="00FA0F3B"/>
    <w:rsid w:val="00FB253F"/>
    <w:rsid w:val="00FC656C"/>
    <w:rsid w:val="00FE7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9A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Без интервала1"/>
    <w:uiPriority w:val="99"/>
    <w:rsid w:val="001219AD"/>
  </w:style>
  <w:style w:type="paragraph" w:customStyle="1" w:styleId="Default">
    <w:name w:val="Default"/>
    <w:uiPriority w:val="99"/>
    <w:rsid w:val="001219A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customStyle="1" w:styleId="FontStyle11">
    <w:name w:val="Font Style11"/>
    <w:basedOn w:val="DefaultParagraphFont"/>
    <w:uiPriority w:val="99"/>
    <w:rsid w:val="001219AD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39">
    <w:name w:val="Font Style39"/>
    <w:uiPriority w:val="99"/>
    <w:rsid w:val="001219AD"/>
    <w:rPr>
      <w:rFonts w:ascii="Times New Roman" w:hAnsi="Times New Roman"/>
      <w:b/>
      <w:sz w:val="26"/>
    </w:rPr>
  </w:style>
  <w:style w:type="character" w:customStyle="1" w:styleId="a">
    <w:name w:val="Основной текст_"/>
    <w:basedOn w:val="DefaultParagraphFont"/>
    <w:link w:val="2"/>
    <w:uiPriority w:val="99"/>
    <w:locked/>
    <w:rsid w:val="00EE3F25"/>
    <w:rPr>
      <w:rFonts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Normal"/>
    <w:link w:val="a"/>
    <w:uiPriority w:val="99"/>
    <w:rsid w:val="00EE3F25"/>
    <w:pPr>
      <w:shd w:val="clear" w:color="auto" w:fill="FFFFFF"/>
      <w:spacing w:before="780" w:after="60" w:line="413" w:lineRule="exact"/>
    </w:pPr>
    <w:rPr>
      <w:rFonts w:ascii="Calibri" w:eastAsia="Calibri" w:hAnsi="Calibri"/>
      <w:sz w:val="23"/>
      <w:szCs w:val="23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279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7B4C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3054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193</TotalTime>
  <Pages>18</Pages>
  <Words>3346</Words>
  <Characters>19073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xp</cp:lastModifiedBy>
  <cp:revision>50</cp:revision>
  <cp:lastPrinted>2015-10-02T08:07:00Z</cp:lastPrinted>
  <dcterms:created xsi:type="dcterms:W3CDTF">2015-09-18T12:59:00Z</dcterms:created>
  <dcterms:modified xsi:type="dcterms:W3CDTF">2015-10-02T08:07:00Z</dcterms:modified>
</cp:coreProperties>
</file>