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88" w:type="dxa"/>
        <w:tblInd w:w="-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87"/>
        <w:gridCol w:w="5333"/>
        <w:gridCol w:w="1910"/>
        <w:gridCol w:w="2530"/>
        <w:gridCol w:w="2310"/>
        <w:gridCol w:w="1358"/>
        <w:gridCol w:w="1360"/>
      </w:tblGrid>
      <w:tr w:rsidR="003151FD" w:rsidRPr="00515DE0" w:rsidTr="00DE3E0C">
        <w:tc>
          <w:tcPr>
            <w:tcW w:w="1558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51FD" w:rsidRPr="00515DE0" w:rsidRDefault="003151FD" w:rsidP="00DE3E0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5D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Приложение  </w:t>
            </w:r>
          </w:p>
          <w:p w:rsidR="003151FD" w:rsidRPr="00515DE0" w:rsidRDefault="003151FD" w:rsidP="00DE3E0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5D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к постановлению Администрации города Ржева </w:t>
            </w:r>
          </w:p>
          <w:p w:rsidR="003151FD" w:rsidRDefault="003151FD" w:rsidP="00DE3E0C">
            <w:pPr>
              <w:tabs>
                <w:tab w:val="left" w:pos="9225"/>
              </w:tabs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Тверской области от 05.06.2017 № 510</w:t>
            </w:r>
          </w:p>
          <w:p w:rsidR="003151FD" w:rsidRDefault="003151FD" w:rsidP="00DE3E0C">
            <w:pPr>
              <w:tabs>
                <w:tab w:val="left" w:pos="9225"/>
              </w:tabs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151FD" w:rsidRPr="009C6A11" w:rsidRDefault="003151FD" w:rsidP="00F5312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C6A11">
              <w:rPr>
                <w:rFonts w:ascii="Times New Roman" w:hAnsi="Times New Roman"/>
                <w:color w:val="000000"/>
                <w:lang w:eastAsia="ru-RU"/>
              </w:rPr>
              <w:t xml:space="preserve">Приложение  </w:t>
            </w:r>
          </w:p>
          <w:p w:rsidR="003151FD" w:rsidRPr="009C6A11" w:rsidRDefault="003151FD" w:rsidP="00F5312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9C6A11">
              <w:rPr>
                <w:rFonts w:ascii="Times New Roman" w:hAnsi="Times New Roman"/>
                <w:color w:val="000000"/>
                <w:lang w:eastAsia="ru-RU"/>
              </w:rPr>
              <w:t xml:space="preserve">                                                                                                                                                        к постановлению Администрации города Ржева </w:t>
            </w:r>
          </w:p>
          <w:p w:rsidR="003151FD" w:rsidRPr="009C6A11" w:rsidRDefault="003151FD" w:rsidP="00F5312F">
            <w:pPr>
              <w:tabs>
                <w:tab w:val="left" w:pos="9225"/>
              </w:tabs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9C6A11">
              <w:rPr>
                <w:rFonts w:ascii="Times New Roman" w:hAnsi="Times New Roman"/>
                <w:color w:val="000000"/>
                <w:lang w:eastAsia="ru-RU"/>
              </w:rPr>
              <w:tab/>
              <w:t>Тверской области от 18.01.2017 № 20</w:t>
            </w:r>
          </w:p>
          <w:p w:rsidR="003151FD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3151FD" w:rsidRPr="007B42C9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B42C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План реализации Муниципальной программы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B42C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города Ржева Тверской области                                 </w:t>
            </w:r>
          </w:p>
          <w:p w:rsidR="003151FD" w:rsidRPr="007B42C9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</w:pPr>
            <w:r w:rsidRPr="007B42C9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«Молодёж</w:t>
            </w: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ь города Ржева Тверской области»</w:t>
            </w:r>
            <w:r w:rsidRPr="007B42C9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 xml:space="preserve"> на 2014-2019 годы</w:t>
            </w:r>
          </w:p>
          <w:p w:rsidR="003151FD" w:rsidRPr="007B42C9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7B42C9">
              <w:rPr>
                <w:rFonts w:ascii="Times New Roman" w:hAnsi="Times New Roman"/>
                <w:i/>
                <w:color w:val="000000"/>
                <w:sz w:val="20"/>
                <w:szCs w:val="20"/>
                <w:lang w:eastAsia="ru-RU"/>
              </w:rPr>
              <w:t>(наименование муниципальной программы)</w:t>
            </w:r>
          </w:p>
          <w:p w:rsidR="003151FD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3151FD" w:rsidRPr="007B42C9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 w:rsidRPr="007B42C9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  <w:lang w:eastAsia="ru-RU"/>
              </w:rPr>
              <w:t>на 2017 год</w:t>
            </w:r>
          </w:p>
          <w:p w:rsidR="003151FD" w:rsidRPr="00515DE0" w:rsidRDefault="003151FD" w:rsidP="00DE3E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151FD" w:rsidRPr="00231E7A" w:rsidTr="00DE3E0C">
        <w:tc>
          <w:tcPr>
            <w:tcW w:w="787" w:type="dxa"/>
            <w:vMerge w:val="restart"/>
            <w:tcBorders>
              <w:top w:val="single" w:sz="4" w:space="0" w:color="auto"/>
            </w:tcBorders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</w:p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5333" w:type="dxa"/>
            <w:vMerge w:val="restart"/>
            <w:tcBorders>
              <w:top w:val="single" w:sz="4" w:space="0" w:color="auto"/>
            </w:tcBorders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мероприятий по реализации муниципальной программы</w:t>
            </w:r>
          </w:p>
        </w:tc>
        <w:tc>
          <w:tcPr>
            <w:tcW w:w="1910" w:type="dxa"/>
            <w:vMerge w:val="restart"/>
            <w:tcBorders>
              <w:top w:val="single" w:sz="4" w:space="0" w:color="auto"/>
            </w:tcBorders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администратора муниципальной программы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</w:tcBorders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структурного подразделения администратора муниципальной программы</w:t>
            </w:r>
          </w:p>
        </w:tc>
        <w:tc>
          <w:tcPr>
            <w:tcW w:w="2310" w:type="dxa"/>
            <w:vMerge w:val="restart"/>
            <w:tcBorders>
              <w:top w:val="single" w:sz="4" w:space="0" w:color="auto"/>
            </w:tcBorders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Наименование должности, Фамилия и инициалы ответственного лица</w:t>
            </w:r>
          </w:p>
        </w:tc>
        <w:tc>
          <w:tcPr>
            <w:tcW w:w="2718" w:type="dxa"/>
            <w:gridSpan w:val="2"/>
            <w:tcBorders>
              <w:top w:val="single" w:sz="4" w:space="0" w:color="auto"/>
            </w:tcBorders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Текущий финансовый год</w:t>
            </w:r>
          </w:p>
        </w:tc>
      </w:tr>
      <w:tr w:rsidR="003151FD" w:rsidRPr="00231E7A" w:rsidTr="00DE3E0C">
        <w:trPr>
          <w:trHeight w:val="1152"/>
        </w:trPr>
        <w:tc>
          <w:tcPr>
            <w:tcW w:w="787" w:type="dxa"/>
            <w:vMerge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33" w:type="dxa"/>
            <w:vMerge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vMerge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  <w:vMerge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10" w:type="dxa"/>
            <w:vMerge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58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Срок начала выполнения</w:t>
            </w:r>
          </w:p>
        </w:tc>
        <w:tc>
          <w:tcPr>
            <w:tcW w:w="136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Срок окончания выполнения</w:t>
            </w:r>
          </w:p>
        </w:tc>
      </w:tr>
      <w:tr w:rsidR="003151FD" w:rsidRPr="00231E7A" w:rsidTr="00DE3E0C">
        <w:tc>
          <w:tcPr>
            <w:tcW w:w="15588" w:type="dxa"/>
            <w:gridSpan w:val="7"/>
          </w:tcPr>
          <w:p w:rsidR="003151FD" w:rsidRPr="00D02107" w:rsidRDefault="003151FD" w:rsidP="00DE3E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210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Цель 1 Муниципальной программы города Ржева Тверской области </w:t>
            </w:r>
            <w:r w:rsidRPr="00D0210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«Молодёжь города Ржева Тверской области» на 2014-2019 годы</w:t>
            </w:r>
            <w:r w:rsidRPr="00D02107"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  <w:r w:rsidRPr="00D0210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151FD" w:rsidRPr="00D02107" w:rsidRDefault="003151FD" w:rsidP="00DE3E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02107">
              <w:rPr>
                <w:rFonts w:ascii="Times New Roman" w:hAnsi="Times New Roman"/>
                <w:b/>
                <w:sz w:val="20"/>
                <w:szCs w:val="20"/>
              </w:rPr>
              <w:t>«Создание условий для гражданского становления, эффективной социализации и самореализации молодых граждан»</w:t>
            </w:r>
          </w:p>
        </w:tc>
      </w:tr>
      <w:tr w:rsidR="003151FD" w:rsidRPr="00231E7A" w:rsidTr="00DE3E0C">
        <w:tc>
          <w:tcPr>
            <w:tcW w:w="15588" w:type="dxa"/>
            <w:gridSpan w:val="7"/>
          </w:tcPr>
          <w:p w:rsidR="003151FD" w:rsidRPr="00D02107" w:rsidRDefault="003151FD" w:rsidP="00DE3E0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02107">
              <w:rPr>
                <w:rFonts w:ascii="Times New Roman" w:hAnsi="Times New Roman"/>
                <w:b/>
                <w:sz w:val="20"/>
                <w:szCs w:val="20"/>
              </w:rPr>
              <w:t>Цель 2</w:t>
            </w:r>
            <w:r w:rsidRPr="00D0210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0210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Муниципальной программы города Ржева Тверской области </w:t>
            </w:r>
            <w:r w:rsidRPr="00D0210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«Молодёжь города Ржева Тверской области» на 2014-2019 годы</w:t>
            </w:r>
            <w:r w:rsidRPr="00D02107"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</w:p>
          <w:p w:rsidR="003151FD" w:rsidRPr="00D02107" w:rsidRDefault="003151FD" w:rsidP="00DE3E0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02107">
              <w:rPr>
                <w:rFonts w:ascii="Times New Roman" w:hAnsi="Times New Roman"/>
                <w:b/>
                <w:bCs/>
                <w:sz w:val="20"/>
                <w:szCs w:val="20"/>
              </w:rPr>
              <w:t>«Создание условий для формирования привлекательности города на туристическом рынке»</w:t>
            </w:r>
          </w:p>
        </w:tc>
      </w:tr>
      <w:tr w:rsidR="003151FD" w:rsidRPr="00231E7A" w:rsidTr="00DE3E0C">
        <w:tc>
          <w:tcPr>
            <w:tcW w:w="15588" w:type="dxa"/>
            <w:gridSpan w:val="7"/>
            <w:shd w:val="clear" w:color="auto" w:fill="FFFF99"/>
          </w:tcPr>
          <w:p w:rsidR="003151FD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1E7A">
              <w:rPr>
                <w:rFonts w:ascii="Times New Roman" w:hAnsi="Times New Roman"/>
                <w:b/>
                <w:bCs/>
              </w:rPr>
              <w:t>Выполнение Подпрограммы  1</w:t>
            </w:r>
            <w:r w:rsidRPr="00231E7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 xml:space="preserve"> «</w:t>
            </w:r>
            <w:r w:rsidRPr="00231E7A">
              <w:rPr>
                <w:rFonts w:ascii="Times New Roman" w:hAnsi="Times New Roman"/>
                <w:b/>
                <w:bCs/>
              </w:rPr>
              <w:t>Содействие в о</w:t>
            </w:r>
            <w:r>
              <w:rPr>
                <w:rFonts w:ascii="Times New Roman" w:hAnsi="Times New Roman"/>
                <w:b/>
                <w:bCs/>
              </w:rPr>
              <w:t>беспечении жильем молодых семей»</w:t>
            </w:r>
          </w:p>
          <w:p w:rsidR="003151FD" w:rsidRPr="00231E7A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151FD" w:rsidRPr="00F232E5" w:rsidTr="00DE3E0C">
        <w:trPr>
          <w:trHeight w:val="1707"/>
        </w:trPr>
        <w:tc>
          <w:tcPr>
            <w:tcW w:w="787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5333" w:type="dxa"/>
          </w:tcPr>
          <w:p w:rsidR="003151FD" w:rsidRPr="00F232E5" w:rsidRDefault="003151FD" w:rsidP="00DE3E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З</w:t>
            </w:r>
            <w:r w:rsidRPr="00F232E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адача 1  </w:t>
            </w:r>
            <w:r w:rsidRPr="00F232E5">
              <w:rPr>
                <w:rFonts w:ascii="Times New Roman" w:hAnsi="Times New Roman"/>
                <w:sz w:val="20"/>
                <w:szCs w:val="20"/>
              </w:rPr>
              <w:t xml:space="preserve"> «Содействие в обеспечении предоставления молодым семьям социальных выплат на приобретение жилья, в том числе на оплату первоначального взноса при получении ипотечного жилищного кредита или займа на приобретение жилья или строительство индивидуального жилья»</w:t>
            </w:r>
          </w:p>
          <w:p w:rsidR="003151FD" w:rsidRPr="00F232E5" w:rsidRDefault="003151FD" w:rsidP="00DE3E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         </w:t>
            </w: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>Администрация города Ржева</w:t>
            </w:r>
          </w:p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30" w:type="dxa"/>
          </w:tcPr>
          <w:p w:rsidR="003151FD" w:rsidRDefault="003151FD" w:rsidP="00E53B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Отдел бухгалтерского учета и отчетности  администрации города Ржева, Отдел молодежной политики и туризма администрации города </w:t>
            </w:r>
          </w:p>
          <w:p w:rsidR="003151FD" w:rsidRPr="00F232E5" w:rsidRDefault="003151FD" w:rsidP="00E53B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Ржева</w:t>
            </w:r>
          </w:p>
        </w:tc>
        <w:tc>
          <w:tcPr>
            <w:tcW w:w="2310" w:type="dxa"/>
          </w:tcPr>
          <w:p w:rsidR="003151FD" w:rsidRDefault="003151FD" w:rsidP="00E53B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главный бухгалтер Аверчева Л.П., </w:t>
            </w:r>
          </w:p>
          <w:p w:rsidR="003151FD" w:rsidRPr="00F232E5" w:rsidRDefault="003151FD" w:rsidP="00E53B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начальник Отдела </w:t>
            </w: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молодежной политики и туризма Каменская Д.И.</w:t>
            </w:r>
          </w:p>
        </w:tc>
        <w:tc>
          <w:tcPr>
            <w:tcW w:w="1358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01.01.2017</w:t>
            </w:r>
          </w:p>
        </w:tc>
        <w:tc>
          <w:tcPr>
            <w:tcW w:w="136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31.12.2017</w:t>
            </w:r>
          </w:p>
        </w:tc>
      </w:tr>
      <w:tr w:rsidR="003151FD" w:rsidRPr="00F232E5" w:rsidTr="00DE3E0C">
        <w:tc>
          <w:tcPr>
            <w:tcW w:w="787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5333" w:type="dxa"/>
          </w:tcPr>
          <w:p w:rsidR="003151FD" w:rsidRPr="00F232E5" w:rsidRDefault="003151FD" w:rsidP="00DE3E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Административное мероприятие 1.001</w:t>
            </w:r>
            <w:r w:rsidRPr="00F232E5">
              <w:rPr>
                <w:rFonts w:ascii="Times New Roman" w:hAnsi="Times New Roman"/>
                <w:sz w:val="20"/>
                <w:szCs w:val="20"/>
              </w:rPr>
              <w:t xml:space="preserve">  «Сбор данных о молодых семьях, принявших решение участвовать в программе «Содействие в обеспечении жильем молодых семей»,  формирование единой информационной базы данных о претендентах на получение социальной выплаты - участниках программы по городу Ржеву Тверской области»</w:t>
            </w:r>
          </w:p>
        </w:tc>
        <w:tc>
          <w:tcPr>
            <w:tcW w:w="191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>Администрация города Ржева</w:t>
            </w:r>
          </w:p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30" w:type="dxa"/>
          </w:tcPr>
          <w:p w:rsidR="003151FD" w:rsidRDefault="003151FD" w:rsidP="00E53B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Отдел молодежной </w:t>
            </w:r>
          </w:p>
          <w:p w:rsidR="003151FD" w:rsidRPr="00F232E5" w:rsidRDefault="003151FD" w:rsidP="00E53B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политики и туризма администрации города Ржева</w:t>
            </w:r>
            <w:r w:rsidRPr="00F232E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10" w:type="dxa"/>
          </w:tcPr>
          <w:p w:rsidR="003151FD" w:rsidRPr="00F232E5" w:rsidRDefault="003151FD" w:rsidP="00E53B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начальник Отдела </w:t>
            </w: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молодежной политики и туризма Каменская Д.И.</w:t>
            </w:r>
            <w:r w:rsidRPr="00F232E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358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01.01.2017</w:t>
            </w:r>
          </w:p>
        </w:tc>
        <w:tc>
          <w:tcPr>
            <w:tcW w:w="136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31.12.2017</w:t>
            </w:r>
          </w:p>
        </w:tc>
      </w:tr>
      <w:tr w:rsidR="003151FD" w:rsidRPr="00F232E5" w:rsidTr="00DE3E0C">
        <w:tc>
          <w:tcPr>
            <w:tcW w:w="787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5333" w:type="dxa"/>
          </w:tcPr>
          <w:p w:rsidR="003151FD" w:rsidRPr="00F232E5" w:rsidRDefault="003151FD" w:rsidP="00DE3E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/>
                <w:bCs/>
                <w:sz w:val="20"/>
                <w:szCs w:val="20"/>
              </w:rPr>
              <w:t>А</w:t>
            </w:r>
            <w:r w:rsidRPr="00F232E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дминистративное мероприятие 1.002 </w:t>
            </w:r>
            <w:r w:rsidRPr="00F232E5">
              <w:rPr>
                <w:rFonts w:ascii="Times New Roman" w:hAnsi="Times New Roman"/>
                <w:sz w:val="20"/>
                <w:szCs w:val="20"/>
              </w:rPr>
              <w:t xml:space="preserve"> «Формирование информационной системы, предназначенной для мониторинга и подготовки информационно-аналитических и отчетных материалов по реализации подпрограммы 1»</w:t>
            </w:r>
          </w:p>
        </w:tc>
        <w:tc>
          <w:tcPr>
            <w:tcW w:w="191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>Администрация города Ржева</w:t>
            </w:r>
          </w:p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30" w:type="dxa"/>
          </w:tcPr>
          <w:p w:rsidR="003151FD" w:rsidRDefault="003151FD" w:rsidP="00E53B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Отдел молодежной </w:t>
            </w:r>
          </w:p>
          <w:p w:rsidR="003151FD" w:rsidRDefault="003151FD" w:rsidP="00E53B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политики и туризма администрации города </w:t>
            </w:r>
          </w:p>
          <w:p w:rsidR="003151FD" w:rsidRPr="00F232E5" w:rsidRDefault="003151FD" w:rsidP="00E53B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Ржева</w:t>
            </w:r>
            <w:r w:rsidRPr="00F232E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10" w:type="dxa"/>
          </w:tcPr>
          <w:p w:rsidR="003151FD" w:rsidRPr="00F232E5" w:rsidRDefault="003151FD" w:rsidP="00E53B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начальник Отдела </w:t>
            </w: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молодежной политики и туризма Каменская Д.И.</w:t>
            </w:r>
            <w:r w:rsidRPr="00F232E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358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01.01.2017</w:t>
            </w:r>
          </w:p>
        </w:tc>
        <w:tc>
          <w:tcPr>
            <w:tcW w:w="136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31.12.2017</w:t>
            </w:r>
          </w:p>
        </w:tc>
      </w:tr>
      <w:tr w:rsidR="003151FD" w:rsidRPr="00F232E5" w:rsidTr="00DE3E0C">
        <w:tc>
          <w:tcPr>
            <w:tcW w:w="787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5333" w:type="dxa"/>
          </w:tcPr>
          <w:p w:rsidR="003151FD" w:rsidRPr="00F232E5" w:rsidRDefault="003151FD" w:rsidP="00DE3E0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Мероприятие 1.004</w:t>
            </w:r>
            <w:r w:rsidRPr="00F232E5">
              <w:rPr>
                <w:rFonts w:ascii="Times New Roman" w:hAnsi="Times New Roman"/>
                <w:sz w:val="20"/>
                <w:szCs w:val="20"/>
              </w:rPr>
              <w:t xml:space="preserve"> «Приобретение жилья молодым семьям»</w:t>
            </w:r>
          </w:p>
        </w:tc>
        <w:tc>
          <w:tcPr>
            <w:tcW w:w="191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>Администрация города Ржева</w:t>
            </w:r>
          </w:p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30" w:type="dxa"/>
          </w:tcPr>
          <w:p w:rsidR="003151FD" w:rsidRPr="00F232E5" w:rsidRDefault="003151FD" w:rsidP="00E53B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Отдел бухгалтерского учета и отчетности  администрации города Ржева, 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3151FD" w:rsidRDefault="003151FD" w:rsidP="00E53B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главный бухгалтер Аверчева Л.П.,  </w:t>
            </w:r>
          </w:p>
          <w:p w:rsidR="003151FD" w:rsidRPr="00F232E5" w:rsidRDefault="003151FD" w:rsidP="00E53B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начальник Отдела </w:t>
            </w: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молодежной политики и туризма Каменская Д.И.</w:t>
            </w:r>
          </w:p>
        </w:tc>
        <w:tc>
          <w:tcPr>
            <w:tcW w:w="1358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01.04.2017</w:t>
            </w:r>
          </w:p>
        </w:tc>
        <w:tc>
          <w:tcPr>
            <w:tcW w:w="1360" w:type="dxa"/>
          </w:tcPr>
          <w:p w:rsidR="003151FD" w:rsidRPr="00F232E5" w:rsidRDefault="003151FD" w:rsidP="008364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01.11.2017</w:t>
            </w:r>
          </w:p>
        </w:tc>
      </w:tr>
      <w:tr w:rsidR="003151FD" w:rsidRPr="00F232E5" w:rsidTr="00DE3E0C">
        <w:tc>
          <w:tcPr>
            <w:tcW w:w="787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5333" w:type="dxa"/>
          </w:tcPr>
          <w:p w:rsidR="003151FD" w:rsidRPr="00F232E5" w:rsidRDefault="003151FD" w:rsidP="00DE3E0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Мероприятие  1.006</w:t>
            </w:r>
            <w:r w:rsidRPr="00F232E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</w:t>
            </w: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>«Расходы на обеспечение жильем молодых семей (областной бюджет)»</w:t>
            </w:r>
          </w:p>
        </w:tc>
        <w:tc>
          <w:tcPr>
            <w:tcW w:w="1910" w:type="dxa"/>
          </w:tcPr>
          <w:p w:rsidR="003151FD" w:rsidRPr="00F232E5" w:rsidRDefault="003151FD" w:rsidP="00F729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>Администрация города Ржева</w:t>
            </w:r>
          </w:p>
          <w:p w:rsidR="003151FD" w:rsidRPr="00F232E5" w:rsidRDefault="003151FD" w:rsidP="00F729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30" w:type="dxa"/>
          </w:tcPr>
          <w:p w:rsidR="003151FD" w:rsidRPr="00F232E5" w:rsidRDefault="003151FD" w:rsidP="00E53B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Отдел бухгалтерского учета и отчетности  администрации города Ржева, 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3151FD" w:rsidRDefault="003151FD" w:rsidP="00E53B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главный бухгалтер Аверчева Л.П.,  </w:t>
            </w:r>
          </w:p>
          <w:p w:rsidR="003151FD" w:rsidRPr="00F232E5" w:rsidRDefault="003151FD" w:rsidP="00E53B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начальник Отдела </w:t>
            </w: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молодежной политики и туризма Каменская Д.И.</w:t>
            </w:r>
          </w:p>
        </w:tc>
        <w:tc>
          <w:tcPr>
            <w:tcW w:w="1358" w:type="dxa"/>
          </w:tcPr>
          <w:p w:rsidR="003151FD" w:rsidRPr="00F232E5" w:rsidRDefault="003151FD" w:rsidP="00CB03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01.04.2017</w:t>
            </w:r>
          </w:p>
        </w:tc>
        <w:tc>
          <w:tcPr>
            <w:tcW w:w="1360" w:type="dxa"/>
          </w:tcPr>
          <w:p w:rsidR="003151FD" w:rsidRPr="00F232E5" w:rsidRDefault="003151FD" w:rsidP="00CB03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01.11.2017</w:t>
            </w:r>
          </w:p>
        </w:tc>
      </w:tr>
      <w:tr w:rsidR="003151FD" w:rsidRPr="00F232E5" w:rsidTr="00DE3E0C">
        <w:tc>
          <w:tcPr>
            <w:tcW w:w="787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5333" w:type="dxa"/>
          </w:tcPr>
          <w:p w:rsidR="003151FD" w:rsidRPr="00F232E5" w:rsidRDefault="003151FD" w:rsidP="00DE3E0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Задача 2  </w:t>
            </w:r>
            <w:r w:rsidRPr="00F232E5">
              <w:rPr>
                <w:rFonts w:ascii="Times New Roman" w:hAnsi="Times New Roman"/>
                <w:sz w:val="20"/>
                <w:szCs w:val="20"/>
              </w:rPr>
              <w:t xml:space="preserve"> «Информирование молодых граждан о предоставляемых государством мерах поддержки молодых семей в решении жилищных проблем»</w:t>
            </w:r>
          </w:p>
        </w:tc>
        <w:tc>
          <w:tcPr>
            <w:tcW w:w="191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>Администрация города Ржева</w:t>
            </w:r>
          </w:p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30" w:type="dxa"/>
          </w:tcPr>
          <w:p w:rsidR="003151FD" w:rsidRPr="00F232E5" w:rsidRDefault="003151FD" w:rsidP="00E53B69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3151FD" w:rsidRPr="00F232E5" w:rsidRDefault="003151FD" w:rsidP="00E53B69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 начальник Отдела </w:t>
            </w: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молодежной политики и туризма Каменская Д.И.</w:t>
            </w:r>
          </w:p>
        </w:tc>
        <w:tc>
          <w:tcPr>
            <w:tcW w:w="1358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01.01.2017</w:t>
            </w:r>
          </w:p>
        </w:tc>
        <w:tc>
          <w:tcPr>
            <w:tcW w:w="136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31.12.2017</w:t>
            </w:r>
          </w:p>
        </w:tc>
      </w:tr>
      <w:tr w:rsidR="003151FD" w:rsidRPr="00F232E5" w:rsidTr="00DE3E0C">
        <w:tc>
          <w:tcPr>
            <w:tcW w:w="787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333" w:type="dxa"/>
          </w:tcPr>
          <w:p w:rsidR="003151FD" w:rsidRPr="00F232E5" w:rsidRDefault="003151FD" w:rsidP="00DE3E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Административное мероприятие 2.001</w:t>
            </w:r>
            <w:r w:rsidRPr="00F232E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F232E5">
              <w:rPr>
                <w:rFonts w:ascii="Times New Roman" w:hAnsi="Times New Roman"/>
                <w:sz w:val="20"/>
                <w:szCs w:val="20"/>
              </w:rPr>
              <w:t>«Распространение информационно-справочных материалов о предоставляемых государством мерах поддержки молодых семей в решении жилищных проблем»</w:t>
            </w:r>
          </w:p>
        </w:tc>
        <w:tc>
          <w:tcPr>
            <w:tcW w:w="191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>Администрация города Ржева</w:t>
            </w:r>
          </w:p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30" w:type="dxa"/>
          </w:tcPr>
          <w:p w:rsidR="003151FD" w:rsidRPr="00F232E5" w:rsidRDefault="003151FD" w:rsidP="00E53B69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3151FD" w:rsidRPr="00F232E5" w:rsidRDefault="003151FD" w:rsidP="00E53B69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 начальник Отдела </w:t>
            </w: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молодежной политики и туризма Каменская Д.И.</w:t>
            </w:r>
          </w:p>
        </w:tc>
        <w:tc>
          <w:tcPr>
            <w:tcW w:w="1358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01.01.2017</w:t>
            </w:r>
          </w:p>
        </w:tc>
        <w:tc>
          <w:tcPr>
            <w:tcW w:w="136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31.12.2017</w:t>
            </w:r>
          </w:p>
        </w:tc>
      </w:tr>
      <w:tr w:rsidR="003151FD" w:rsidRPr="00F232E5" w:rsidTr="00DE3E0C">
        <w:trPr>
          <w:trHeight w:val="852"/>
        </w:trPr>
        <w:tc>
          <w:tcPr>
            <w:tcW w:w="787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5333" w:type="dxa"/>
          </w:tcPr>
          <w:p w:rsidR="003151FD" w:rsidRPr="00F232E5" w:rsidRDefault="003151FD" w:rsidP="00DE3E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Административное мероприятие 2.002</w:t>
            </w:r>
            <w:r w:rsidRPr="00F232E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F232E5">
              <w:rPr>
                <w:rFonts w:ascii="Times New Roman" w:hAnsi="Times New Roman"/>
                <w:sz w:val="20"/>
                <w:szCs w:val="20"/>
              </w:rPr>
              <w:t>«Проведение семинаров для работников сферы молодёжной политики»</w:t>
            </w:r>
          </w:p>
        </w:tc>
        <w:tc>
          <w:tcPr>
            <w:tcW w:w="191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>Администрация города Ржева</w:t>
            </w:r>
          </w:p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30" w:type="dxa"/>
          </w:tcPr>
          <w:p w:rsidR="003151FD" w:rsidRPr="00F232E5" w:rsidRDefault="003151FD" w:rsidP="00E53B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3151FD" w:rsidRPr="00F232E5" w:rsidRDefault="003151FD" w:rsidP="00E53B69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 начальник Отдела </w:t>
            </w: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молодежной политики и туризма Каменская Д.И.</w:t>
            </w:r>
          </w:p>
        </w:tc>
        <w:tc>
          <w:tcPr>
            <w:tcW w:w="1358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01.01.2017</w:t>
            </w:r>
          </w:p>
        </w:tc>
        <w:tc>
          <w:tcPr>
            <w:tcW w:w="136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01.07.2017</w:t>
            </w:r>
          </w:p>
        </w:tc>
      </w:tr>
      <w:tr w:rsidR="003151FD" w:rsidRPr="00F232E5" w:rsidTr="00DE3E0C">
        <w:tc>
          <w:tcPr>
            <w:tcW w:w="15588" w:type="dxa"/>
            <w:gridSpan w:val="7"/>
            <w:shd w:val="clear" w:color="auto" w:fill="FFFF99"/>
          </w:tcPr>
          <w:p w:rsidR="003151FD" w:rsidRPr="00983BAF" w:rsidRDefault="003151FD" w:rsidP="00E53B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="003151FD" w:rsidRPr="00983BAF" w:rsidRDefault="003151FD" w:rsidP="00E53B69">
            <w:pPr>
              <w:shd w:val="clear" w:color="auto" w:fill="FFFF99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</w:rPr>
            </w:pPr>
            <w:r w:rsidRPr="00983BAF">
              <w:rPr>
                <w:rFonts w:ascii="Times New Roman" w:hAnsi="Times New Roman"/>
                <w:b/>
                <w:bCs/>
              </w:rPr>
              <w:t xml:space="preserve">Выполнение Подпрограммы 2 «Патриотическое и гражданское воспитание  молодых граждан» </w:t>
            </w:r>
          </w:p>
          <w:p w:rsidR="003151FD" w:rsidRPr="00983BAF" w:rsidRDefault="003151FD" w:rsidP="00E53B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151FD" w:rsidRPr="00F232E5" w:rsidTr="00DE3E0C">
        <w:tc>
          <w:tcPr>
            <w:tcW w:w="787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5333" w:type="dxa"/>
          </w:tcPr>
          <w:p w:rsidR="003151FD" w:rsidRPr="00F232E5" w:rsidRDefault="003151FD" w:rsidP="00DE3E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З</w:t>
            </w:r>
            <w:r w:rsidRPr="00F232E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адача  1 </w:t>
            </w:r>
            <w:r w:rsidRPr="00F232E5">
              <w:rPr>
                <w:rFonts w:ascii="Times New Roman" w:hAnsi="Times New Roman"/>
                <w:sz w:val="20"/>
                <w:szCs w:val="20"/>
              </w:rPr>
              <w:t xml:space="preserve"> «Содействие развитию гражданско-патриотического и духовно-нравственного воспитания молодежи»</w:t>
            </w:r>
          </w:p>
        </w:tc>
        <w:tc>
          <w:tcPr>
            <w:tcW w:w="191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>Администрация города Ржева</w:t>
            </w:r>
          </w:p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30" w:type="dxa"/>
          </w:tcPr>
          <w:p w:rsidR="003151FD" w:rsidRPr="00F232E5" w:rsidRDefault="003151FD" w:rsidP="00983BA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Отдел молодежной политики и туризма администрации города Ржева</w:t>
            </w:r>
            <w:r w:rsidRPr="00F232E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10" w:type="dxa"/>
          </w:tcPr>
          <w:p w:rsidR="003151FD" w:rsidRPr="00F232E5" w:rsidRDefault="003151FD" w:rsidP="00983BAF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 начальник Отдела </w:t>
            </w: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молодежной политики и туризма Каменская Д.И.</w:t>
            </w:r>
          </w:p>
        </w:tc>
        <w:tc>
          <w:tcPr>
            <w:tcW w:w="1358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01.01.2017</w:t>
            </w:r>
          </w:p>
        </w:tc>
        <w:tc>
          <w:tcPr>
            <w:tcW w:w="136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31.12.2017</w:t>
            </w:r>
          </w:p>
        </w:tc>
      </w:tr>
      <w:tr w:rsidR="003151FD" w:rsidRPr="00F232E5" w:rsidTr="00DE3E0C">
        <w:tc>
          <w:tcPr>
            <w:tcW w:w="787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5333" w:type="dxa"/>
          </w:tcPr>
          <w:p w:rsidR="003151FD" w:rsidRPr="00F232E5" w:rsidRDefault="003151FD" w:rsidP="00CF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Административное мероприятие 1.001</w:t>
            </w:r>
            <w:r w:rsidRPr="00F232E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 </w:t>
            </w:r>
            <w:r w:rsidRPr="00F232E5">
              <w:rPr>
                <w:rFonts w:ascii="Times New Roman" w:hAnsi="Times New Roman"/>
                <w:sz w:val="20"/>
                <w:szCs w:val="20"/>
              </w:rPr>
              <w:t xml:space="preserve">«Проведение слета  «Патриот» </w:t>
            </w:r>
          </w:p>
        </w:tc>
        <w:tc>
          <w:tcPr>
            <w:tcW w:w="191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>Администрация города Ржева</w:t>
            </w:r>
          </w:p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30" w:type="dxa"/>
          </w:tcPr>
          <w:p w:rsidR="003151FD" w:rsidRPr="00F232E5" w:rsidRDefault="003151FD" w:rsidP="00983BAF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3151FD" w:rsidRPr="00F232E5" w:rsidRDefault="003151FD" w:rsidP="00983BA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 начальник Отдела </w:t>
            </w: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молодежной политики и туризма Каменская Д.И.</w:t>
            </w:r>
          </w:p>
        </w:tc>
        <w:tc>
          <w:tcPr>
            <w:tcW w:w="1358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01.06.2017</w:t>
            </w:r>
          </w:p>
        </w:tc>
        <w:tc>
          <w:tcPr>
            <w:tcW w:w="1360" w:type="dxa"/>
          </w:tcPr>
          <w:p w:rsidR="003151FD" w:rsidRPr="00F232E5" w:rsidRDefault="003151FD" w:rsidP="003919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01.10.2017</w:t>
            </w:r>
          </w:p>
        </w:tc>
      </w:tr>
      <w:tr w:rsidR="003151FD" w:rsidRPr="00F232E5" w:rsidTr="00DE3E0C">
        <w:tc>
          <w:tcPr>
            <w:tcW w:w="787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5333" w:type="dxa"/>
          </w:tcPr>
          <w:p w:rsidR="003151FD" w:rsidRPr="00F232E5" w:rsidRDefault="003151FD" w:rsidP="00DE3E0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Мероприятие 1.003</w:t>
            </w: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 xml:space="preserve"> «Расходы на приобретение модульных конструкций для хранения останков воинов, погибших в годы Великой Отечественной войны (1941-1945г.г.) за счет средств местного бюджета»</w:t>
            </w:r>
          </w:p>
        </w:tc>
        <w:tc>
          <w:tcPr>
            <w:tcW w:w="1910" w:type="dxa"/>
          </w:tcPr>
          <w:p w:rsidR="003151FD" w:rsidRPr="00F232E5" w:rsidRDefault="003151FD" w:rsidP="00556C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>Администрация города Ржева</w:t>
            </w:r>
          </w:p>
          <w:p w:rsidR="003151FD" w:rsidRPr="00F232E5" w:rsidRDefault="003151FD" w:rsidP="00556C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30" w:type="dxa"/>
          </w:tcPr>
          <w:p w:rsidR="003151FD" w:rsidRPr="00F232E5" w:rsidRDefault="003151FD" w:rsidP="00983BA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Отдел бухгалтерского учета и отчетности  администрации города Ржева, </w:t>
            </w:r>
          </w:p>
          <w:p w:rsidR="003151FD" w:rsidRDefault="003151FD" w:rsidP="00983BA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Отдел молодежной политики и туризма администрации города</w:t>
            </w:r>
          </w:p>
          <w:p w:rsidR="003151FD" w:rsidRPr="00F232E5" w:rsidRDefault="003151FD" w:rsidP="00983BA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10" w:type="dxa"/>
          </w:tcPr>
          <w:p w:rsidR="003151FD" w:rsidRDefault="003151FD" w:rsidP="00983BA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главный бухгалтер Аверчева Л.П.,  </w:t>
            </w:r>
          </w:p>
          <w:p w:rsidR="003151FD" w:rsidRPr="00F232E5" w:rsidRDefault="003151FD" w:rsidP="00983BA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начальник Отдела </w:t>
            </w: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молодежной политики и туризма Каменская Д.И.</w:t>
            </w:r>
          </w:p>
        </w:tc>
        <w:tc>
          <w:tcPr>
            <w:tcW w:w="1358" w:type="dxa"/>
          </w:tcPr>
          <w:p w:rsidR="003151FD" w:rsidRPr="00F232E5" w:rsidRDefault="003151FD" w:rsidP="008364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01.07.2017</w:t>
            </w:r>
          </w:p>
        </w:tc>
        <w:tc>
          <w:tcPr>
            <w:tcW w:w="1360" w:type="dxa"/>
          </w:tcPr>
          <w:p w:rsidR="003151FD" w:rsidRPr="00F232E5" w:rsidRDefault="003151FD" w:rsidP="008364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01.11.2017</w:t>
            </w:r>
          </w:p>
        </w:tc>
      </w:tr>
      <w:tr w:rsidR="003151FD" w:rsidRPr="00F232E5" w:rsidTr="00DE3E0C">
        <w:tc>
          <w:tcPr>
            <w:tcW w:w="787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5333" w:type="dxa"/>
          </w:tcPr>
          <w:p w:rsidR="003151FD" w:rsidRPr="00F232E5" w:rsidRDefault="003151FD" w:rsidP="00DE3E0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 xml:space="preserve">Мероприятие 1.004 </w:t>
            </w: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 xml:space="preserve">«Расходы на приобретение  модульных конструкций  под хранилище останков воинов, погибших в годы Великой Отечественной войны» </w:t>
            </w:r>
          </w:p>
        </w:tc>
        <w:tc>
          <w:tcPr>
            <w:tcW w:w="1910" w:type="dxa"/>
          </w:tcPr>
          <w:p w:rsidR="003151FD" w:rsidRPr="00F232E5" w:rsidRDefault="003151FD" w:rsidP="00F729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>Администрация города Ржева</w:t>
            </w:r>
          </w:p>
          <w:p w:rsidR="003151FD" w:rsidRPr="00F232E5" w:rsidRDefault="003151FD" w:rsidP="00F729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30" w:type="dxa"/>
          </w:tcPr>
          <w:p w:rsidR="003151FD" w:rsidRPr="00F232E5" w:rsidRDefault="003151FD" w:rsidP="00144E8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Отдел бухгалтерского учета и отчетности  администрации города Ржева, Отдел молодежной политики и туризма администрации города</w:t>
            </w:r>
          </w:p>
        </w:tc>
        <w:tc>
          <w:tcPr>
            <w:tcW w:w="2310" w:type="dxa"/>
          </w:tcPr>
          <w:p w:rsidR="003151FD" w:rsidRDefault="003151FD" w:rsidP="00237CB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главный бухгалтер Аверчева Л.П.,  </w:t>
            </w:r>
          </w:p>
          <w:p w:rsidR="003151FD" w:rsidRPr="00F232E5" w:rsidRDefault="003151FD" w:rsidP="00237CB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начальник Отдела </w:t>
            </w: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молодежной политики и туризма Каменская Д.И.</w:t>
            </w:r>
          </w:p>
        </w:tc>
        <w:tc>
          <w:tcPr>
            <w:tcW w:w="1358" w:type="dxa"/>
          </w:tcPr>
          <w:p w:rsidR="003151FD" w:rsidRPr="00F232E5" w:rsidRDefault="003151FD" w:rsidP="00CB03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01.07.2017</w:t>
            </w:r>
          </w:p>
        </w:tc>
        <w:tc>
          <w:tcPr>
            <w:tcW w:w="1360" w:type="dxa"/>
          </w:tcPr>
          <w:p w:rsidR="003151FD" w:rsidRPr="00F232E5" w:rsidRDefault="003151FD" w:rsidP="00CB03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01.09.2017</w:t>
            </w:r>
          </w:p>
        </w:tc>
      </w:tr>
      <w:tr w:rsidR="003151FD" w:rsidRPr="00F232E5" w:rsidTr="00DE3E0C">
        <w:tc>
          <w:tcPr>
            <w:tcW w:w="787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5333" w:type="dxa"/>
          </w:tcPr>
          <w:p w:rsidR="003151FD" w:rsidRPr="00F232E5" w:rsidRDefault="003151FD" w:rsidP="00DE3E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Задача  2 </w:t>
            </w:r>
            <w:r w:rsidRPr="00F232E5">
              <w:rPr>
                <w:rFonts w:ascii="Times New Roman" w:hAnsi="Times New Roman"/>
                <w:sz w:val="20"/>
                <w:szCs w:val="20"/>
              </w:rPr>
              <w:t xml:space="preserve"> «Развитие инновационных форм и методов патриотической работы с молодежью» </w:t>
            </w:r>
          </w:p>
        </w:tc>
        <w:tc>
          <w:tcPr>
            <w:tcW w:w="191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>Администрация города Ржева</w:t>
            </w:r>
          </w:p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30" w:type="dxa"/>
          </w:tcPr>
          <w:p w:rsidR="003151FD" w:rsidRPr="00F232E5" w:rsidRDefault="003151FD" w:rsidP="00237CB6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3151FD" w:rsidRPr="00F232E5" w:rsidRDefault="003151FD" w:rsidP="00237CB6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 начальник Отдела </w:t>
            </w: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молодежной политики и туризма Каменская Д.И.</w:t>
            </w:r>
          </w:p>
        </w:tc>
        <w:tc>
          <w:tcPr>
            <w:tcW w:w="1358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01.01.2017</w:t>
            </w:r>
          </w:p>
        </w:tc>
        <w:tc>
          <w:tcPr>
            <w:tcW w:w="136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31.12.2017</w:t>
            </w:r>
          </w:p>
        </w:tc>
      </w:tr>
      <w:tr w:rsidR="003151FD" w:rsidRPr="00F232E5" w:rsidTr="00DE3E0C">
        <w:tc>
          <w:tcPr>
            <w:tcW w:w="787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5333" w:type="dxa"/>
          </w:tcPr>
          <w:p w:rsidR="003151FD" w:rsidRPr="00F232E5" w:rsidRDefault="003151FD" w:rsidP="00DE3E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Мероприятие 2.001</w:t>
            </w:r>
            <w:r w:rsidRPr="00F232E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F232E5">
              <w:rPr>
                <w:rFonts w:ascii="Times New Roman" w:hAnsi="Times New Roman"/>
                <w:sz w:val="20"/>
                <w:szCs w:val="20"/>
              </w:rPr>
              <w:t xml:space="preserve"> «Содержание музея и мемориальных кладбищ советских и немецких солдат (внебюджетные средства)»</w:t>
            </w:r>
          </w:p>
        </w:tc>
        <w:tc>
          <w:tcPr>
            <w:tcW w:w="191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>Администрация города Ржева</w:t>
            </w:r>
          </w:p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30" w:type="dxa"/>
          </w:tcPr>
          <w:p w:rsidR="003151FD" w:rsidRPr="00F232E5" w:rsidRDefault="003151FD" w:rsidP="00B81D9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Отдел бухгалтерского учета и отчетности  администрации города Ржева, Отдел молодежной политики и туризма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администрации города Ржева, МУ «</w:t>
            </w: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Центр патриотического воспитания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310" w:type="dxa"/>
          </w:tcPr>
          <w:p w:rsidR="003151FD" w:rsidRDefault="003151FD" w:rsidP="00237CB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главный бухгалтер Аверчева Л.П.,  </w:t>
            </w:r>
          </w:p>
          <w:p w:rsidR="003151FD" w:rsidRPr="00F232E5" w:rsidRDefault="003151FD" w:rsidP="00237CB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начальник Отдела </w:t>
            </w: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молодежной политики и туризма Каменская Д.И.,</w:t>
            </w:r>
          </w:p>
          <w:p w:rsidR="003151FD" w:rsidRDefault="003151FD" w:rsidP="00237CB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директор МУ "ЦПВ" </w:t>
            </w:r>
          </w:p>
          <w:p w:rsidR="003151FD" w:rsidRPr="00F232E5" w:rsidRDefault="003151FD" w:rsidP="00237CB6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Петухов С.М.</w:t>
            </w:r>
          </w:p>
        </w:tc>
        <w:tc>
          <w:tcPr>
            <w:tcW w:w="1358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01.01.2017</w:t>
            </w:r>
          </w:p>
        </w:tc>
        <w:tc>
          <w:tcPr>
            <w:tcW w:w="136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31.12.2017</w:t>
            </w:r>
          </w:p>
        </w:tc>
      </w:tr>
      <w:tr w:rsidR="003151FD" w:rsidRPr="00F232E5" w:rsidTr="00DE3E0C">
        <w:tc>
          <w:tcPr>
            <w:tcW w:w="787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5333" w:type="dxa"/>
          </w:tcPr>
          <w:p w:rsidR="003151FD" w:rsidRPr="00F232E5" w:rsidRDefault="003151FD" w:rsidP="00DE3E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Мероприятие  2.002</w:t>
            </w:r>
            <w:r w:rsidRPr="00F232E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F232E5">
              <w:rPr>
                <w:rFonts w:ascii="Times New Roman" w:hAnsi="Times New Roman"/>
                <w:sz w:val="20"/>
                <w:szCs w:val="20"/>
              </w:rPr>
              <w:t>«Ресурсное обеспечение «Огня Славы»</w:t>
            </w:r>
          </w:p>
        </w:tc>
        <w:tc>
          <w:tcPr>
            <w:tcW w:w="191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>Администрация города Ржева</w:t>
            </w:r>
          </w:p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30" w:type="dxa"/>
          </w:tcPr>
          <w:p w:rsidR="003151FD" w:rsidRPr="00F232E5" w:rsidRDefault="003151FD" w:rsidP="00B81D9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Отдел бухгалтерского учета и отчетности  администрации города Ржева, Отдел молодежной политики и туризма администрации города Ржева, МУ «Центр патриотического воспитания»</w:t>
            </w:r>
          </w:p>
        </w:tc>
        <w:tc>
          <w:tcPr>
            <w:tcW w:w="2310" w:type="dxa"/>
          </w:tcPr>
          <w:p w:rsidR="003151FD" w:rsidRDefault="003151FD" w:rsidP="00237CB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главный бухгалтер Аверчева Л.П.,  </w:t>
            </w:r>
          </w:p>
          <w:p w:rsidR="003151FD" w:rsidRPr="00F232E5" w:rsidRDefault="003151FD" w:rsidP="00237CB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начальник Отдела </w:t>
            </w: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молодежной политики и туризма Каменская Д.И. директор МУ «ЦПВ» Петухов С.М.</w:t>
            </w:r>
          </w:p>
        </w:tc>
        <w:tc>
          <w:tcPr>
            <w:tcW w:w="1358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01.01.2017</w:t>
            </w:r>
          </w:p>
        </w:tc>
        <w:tc>
          <w:tcPr>
            <w:tcW w:w="136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31.12.2017</w:t>
            </w:r>
          </w:p>
        </w:tc>
      </w:tr>
      <w:tr w:rsidR="003151FD" w:rsidRPr="00F232E5" w:rsidTr="00DE3E0C">
        <w:tc>
          <w:tcPr>
            <w:tcW w:w="787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5333" w:type="dxa"/>
          </w:tcPr>
          <w:p w:rsidR="003151FD" w:rsidRPr="00F232E5" w:rsidRDefault="003151FD" w:rsidP="00DE3E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Мероприятие 2.003 </w:t>
            </w:r>
            <w:r w:rsidRPr="00F232E5">
              <w:rPr>
                <w:rFonts w:ascii="Times New Roman" w:hAnsi="Times New Roman"/>
                <w:sz w:val="20"/>
                <w:szCs w:val="20"/>
              </w:rPr>
              <w:t>«Проведение, организация и участие в мероприятиях военно-патриотической направленности»</w:t>
            </w:r>
          </w:p>
        </w:tc>
        <w:tc>
          <w:tcPr>
            <w:tcW w:w="191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>Администрация города Ржева</w:t>
            </w:r>
          </w:p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30" w:type="dxa"/>
          </w:tcPr>
          <w:p w:rsidR="003151FD" w:rsidRPr="00F232E5" w:rsidRDefault="003151FD" w:rsidP="001542B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Отдел бухгалтерского учета и отчетности  администрации города Ржева, Отдел молодежной политики и туризма администрации города Ржева, МУ «Центр патриотического воспитания»</w:t>
            </w:r>
          </w:p>
        </w:tc>
        <w:tc>
          <w:tcPr>
            <w:tcW w:w="2310" w:type="dxa"/>
          </w:tcPr>
          <w:p w:rsidR="003151FD" w:rsidRDefault="003151FD" w:rsidP="00237CB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главный бухгалтер Аверчева Л.П., </w:t>
            </w:r>
          </w:p>
          <w:p w:rsidR="003151FD" w:rsidRDefault="003151FD" w:rsidP="00237CB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начальник Отдела </w:t>
            </w: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молодежной политики и туризма Каменская Д.И.</w:t>
            </w:r>
            <w:r w:rsidRPr="00F232E5">
              <w:rPr>
                <w:rFonts w:ascii="Times New Roman" w:hAnsi="Times New Roman"/>
                <w:sz w:val="20"/>
                <w:szCs w:val="20"/>
              </w:rPr>
              <w:t>,</w:t>
            </w: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3151FD" w:rsidRPr="00F232E5" w:rsidRDefault="003151FD" w:rsidP="00237CB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директор МУ «ЦПВ» Петухов С.М.</w:t>
            </w:r>
          </w:p>
        </w:tc>
        <w:tc>
          <w:tcPr>
            <w:tcW w:w="1358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01.01.2017</w:t>
            </w:r>
          </w:p>
        </w:tc>
        <w:tc>
          <w:tcPr>
            <w:tcW w:w="136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31.12.2017</w:t>
            </w:r>
          </w:p>
        </w:tc>
      </w:tr>
      <w:tr w:rsidR="003151FD" w:rsidRPr="00F232E5" w:rsidTr="00DE3E0C">
        <w:tc>
          <w:tcPr>
            <w:tcW w:w="15588" w:type="dxa"/>
            <w:gridSpan w:val="7"/>
            <w:shd w:val="clear" w:color="auto" w:fill="FFFF99"/>
          </w:tcPr>
          <w:p w:rsidR="003151FD" w:rsidRPr="001542B4" w:rsidRDefault="003151FD" w:rsidP="00237CB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="003151FD" w:rsidRPr="00F232E5" w:rsidRDefault="003151FD" w:rsidP="00237CB6">
            <w:pPr>
              <w:shd w:val="clear" w:color="auto" w:fill="FFFF99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/>
                <w:bCs/>
                <w:sz w:val="20"/>
                <w:szCs w:val="20"/>
              </w:rPr>
              <w:t>Выполнение Подпрограммы 3 "Вовлечение молодёжи в общественно-политическую, социально-экономическую и культурную жизнь общества»</w:t>
            </w:r>
          </w:p>
          <w:p w:rsidR="003151FD" w:rsidRPr="001542B4" w:rsidRDefault="003151FD" w:rsidP="00237CB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151FD" w:rsidRPr="00F232E5" w:rsidTr="00DE3E0C">
        <w:tc>
          <w:tcPr>
            <w:tcW w:w="787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5333" w:type="dxa"/>
          </w:tcPr>
          <w:p w:rsidR="003151FD" w:rsidRPr="00F232E5" w:rsidRDefault="003151FD" w:rsidP="00DE3E0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Задача 1 </w:t>
            </w:r>
            <w:r w:rsidRPr="00F232E5">
              <w:rPr>
                <w:rFonts w:ascii="Times New Roman" w:hAnsi="Times New Roman"/>
                <w:sz w:val="20"/>
                <w:szCs w:val="20"/>
              </w:rPr>
              <w:t>"Содействие в организации  рабочих мест по обеспечению занятости в период летних каникул учащихся школ, учебных заведений"</w:t>
            </w:r>
          </w:p>
        </w:tc>
        <w:tc>
          <w:tcPr>
            <w:tcW w:w="191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>Администрация города Ржева</w:t>
            </w:r>
          </w:p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30" w:type="dxa"/>
          </w:tcPr>
          <w:p w:rsidR="003151FD" w:rsidRPr="00F232E5" w:rsidRDefault="003151FD" w:rsidP="001542B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Отдел бухгалтерского учета и отчетности  администрации города Ржева, Отдел молодежной политики и туризма администрации города Ржева, МУ «Центр патриотического воспитания»</w:t>
            </w:r>
          </w:p>
        </w:tc>
        <w:tc>
          <w:tcPr>
            <w:tcW w:w="2310" w:type="dxa"/>
          </w:tcPr>
          <w:p w:rsidR="003151FD" w:rsidRDefault="003151FD" w:rsidP="00237CB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главный бухгалтер Аверчева Л.П., </w:t>
            </w:r>
          </w:p>
          <w:p w:rsidR="003151FD" w:rsidRPr="00F232E5" w:rsidRDefault="003151FD" w:rsidP="00237CB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начальник Отдела </w:t>
            </w: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молодежной политики и туризма Каменская Д.И.</w:t>
            </w:r>
            <w:r w:rsidRPr="00F232E5">
              <w:rPr>
                <w:rFonts w:ascii="Times New Roman" w:hAnsi="Times New Roman"/>
                <w:sz w:val="20"/>
                <w:szCs w:val="20"/>
              </w:rPr>
              <w:t>,</w:t>
            </w: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директор МУ «ЦПВ» Петухов С.М.</w:t>
            </w:r>
          </w:p>
        </w:tc>
        <w:tc>
          <w:tcPr>
            <w:tcW w:w="1358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01.06.2017</w:t>
            </w:r>
          </w:p>
        </w:tc>
        <w:tc>
          <w:tcPr>
            <w:tcW w:w="136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01.09.2017</w:t>
            </w:r>
          </w:p>
        </w:tc>
      </w:tr>
      <w:tr w:rsidR="003151FD" w:rsidRPr="00F232E5" w:rsidTr="00DE3E0C">
        <w:tc>
          <w:tcPr>
            <w:tcW w:w="787" w:type="dxa"/>
          </w:tcPr>
          <w:p w:rsidR="003151FD" w:rsidRPr="00F232E5" w:rsidRDefault="003151FD" w:rsidP="00556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18.</w:t>
            </w:r>
          </w:p>
        </w:tc>
        <w:tc>
          <w:tcPr>
            <w:tcW w:w="5333" w:type="dxa"/>
          </w:tcPr>
          <w:p w:rsidR="003151FD" w:rsidRPr="00F232E5" w:rsidRDefault="003151FD" w:rsidP="00DE3E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Административное мероприятие 1.001</w:t>
            </w:r>
            <w:r w:rsidRPr="00F232E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«</w:t>
            </w:r>
            <w:r w:rsidRPr="00F232E5">
              <w:rPr>
                <w:rFonts w:ascii="Times New Roman" w:hAnsi="Times New Roman"/>
                <w:sz w:val="20"/>
                <w:szCs w:val="20"/>
              </w:rPr>
              <w:t>Создание трудовых отрядов для несовершеннолетних»</w:t>
            </w:r>
          </w:p>
        </w:tc>
        <w:tc>
          <w:tcPr>
            <w:tcW w:w="191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>Администрация города Ржева</w:t>
            </w:r>
          </w:p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30" w:type="dxa"/>
          </w:tcPr>
          <w:p w:rsidR="003151FD" w:rsidRPr="00F232E5" w:rsidRDefault="003151FD" w:rsidP="00237CB6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3151FD" w:rsidRPr="00F232E5" w:rsidRDefault="003151FD" w:rsidP="00237CB6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 начальник Отдела </w:t>
            </w: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молодежной политики и туризма Каменская Д.И.</w:t>
            </w:r>
          </w:p>
        </w:tc>
        <w:tc>
          <w:tcPr>
            <w:tcW w:w="1358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01.06.2017</w:t>
            </w:r>
          </w:p>
        </w:tc>
        <w:tc>
          <w:tcPr>
            <w:tcW w:w="136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01.09.2017</w:t>
            </w:r>
          </w:p>
        </w:tc>
      </w:tr>
      <w:tr w:rsidR="003151FD" w:rsidRPr="00F232E5" w:rsidTr="00DE3E0C">
        <w:tc>
          <w:tcPr>
            <w:tcW w:w="787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19.</w:t>
            </w:r>
          </w:p>
        </w:tc>
        <w:tc>
          <w:tcPr>
            <w:tcW w:w="5333" w:type="dxa"/>
          </w:tcPr>
          <w:p w:rsidR="003151FD" w:rsidRPr="00F232E5" w:rsidRDefault="003151FD" w:rsidP="00DE3E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Административное мероприятие 1.002 </w:t>
            </w:r>
            <w:r w:rsidRPr="00F232E5">
              <w:rPr>
                <w:rFonts w:ascii="Times New Roman" w:hAnsi="Times New Roman"/>
                <w:iCs/>
                <w:sz w:val="20"/>
                <w:szCs w:val="20"/>
              </w:rPr>
              <w:t>«</w:t>
            </w:r>
            <w:r w:rsidRPr="00F232E5">
              <w:rPr>
                <w:rFonts w:ascii="Times New Roman" w:hAnsi="Times New Roman"/>
                <w:sz w:val="20"/>
                <w:szCs w:val="20"/>
              </w:rPr>
              <w:t>Проведение семинаров с несовершеннолетними на тему «Трудовое законодательство»</w:t>
            </w:r>
          </w:p>
        </w:tc>
        <w:tc>
          <w:tcPr>
            <w:tcW w:w="191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>Администрация города Ржева</w:t>
            </w:r>
          </w:p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30" w:type="dxa"/>
          </w:tcPr>
          <w:p w:rsidR="003151FD" w:rsidRPr="00F232E5" w:rsidRDefault="003151FD" w:rsidP="00237CB6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3151FD" w:rsidRPr="00F232E5" w:rsidRDefault="003151FD" w:rsidP="00237CB6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 начальник Отдела </w:t>
            </w: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молодежной политики и туризма Каменская Д.И.</w:t>
            </w:r>
          </w:p>
        </w:tc>
        <w:tc>
          <w:tcPr>
            <w:tcW w:w="1358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01.01.2017</w:t>
            </w:r>
          </w:p>
        </w:tc>
        <w:tc>
          <w:tcPr>
            <w:tcW w:w="136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31.12.2017</w:t>
            </w:r>
          </w:p>
        </w:tc>
      </w:tr>
      <w:tr w:rsidR="003151FD" w:rsidRPr="00F232E5" w:rsidTr="00DE3E0C">
        <w:tc>
          <w:tcPr>
            <w:tcW w:w="787" w:type="dxa"/>
          </w:tcPr>
          <w:p w:rsidR="003151FD" w:rsidRPr="00F232E5" w:rsidRDefault="003151FD" w:rsidP="00556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20.</w:t>
            </w:r>
          </w:p>
        </w:tc>
        <w:tc>
          <w:tcPr>
            <w:tcW w:w="5333" w:type="dxa"/>
          </w:tcPr>
          <w:p w:rsidR="003151FD" w:rsidRPr="00F232E5" w:rsidRDefault="003151FD" w:rsidP="00DE3E0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Задача 2 </w:t>
            </w:r>
            <w:r w:rsidRPr="00F232E5">
              <w:rPr>
                <w:rFonts w:ascii="Times New Roman" w:hAnsi="Times New Roman"/>
                <w:sz w:val="20"/>
                <w:szCs w:val="20"/>
              </w:rPr>
              <w:t>«Оказание информационной помощи представителям молодежи в выборе профессии и получении профессионального образования»</w:t>
            </w:r>
          </w:p>
        </w:tc>
        <w:tc>
          <w:tcPr>
            <w:tcW w:w="191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>Администрация города Ржева</w:t>
            </w:r>
          </w:p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30" w:type="dxa"/>
          </w:tcPr>
          <w:p w:rsidR="003151FD" w:rsidRPr="00F232E5" w:rsidRDefault="003151FD" w:rsidP="00237CB6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3151FD" w:rsidRPr="00F232E5" w:rsidRDefault="003151FD" w:rsidP="00237CB6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 начальник Отдела </w:t>
            </w: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молодежной политики и туризма Каменская Д.И.</w:t>
            </w:r>
          </w:p>
        </w:tc>
        <w:tc>
          <w:tcPr>
            <w:tcW w:w="1358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01.01.2017</w:t>
            </w:r>
          </w:p>
        </w:tc>
        <w:tc>
          <w:tcPr>
            <w:tcW w:w="136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31.12.2017</w:t>
            </w:r>
          </w:p>
        </w:tc>
      </w:tr>
      <w:tr w:rsidR="003151FD" w:rsidRPr="00F232E5" w:rsidTr="00DE3E0C">
        <w:tc>
          <w:tcPr>
            <w:tcW w:w="787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21.</w:t>
            </w:r>
          </w:p>
        </w:tc>
        <w:tc>
          <w:tcPr>
            <w:tcW w:w="5333" w:type="dxa"/>
          </w:tcPr>
          <w:p w:rsidR="003151FD" w:rsidRPr="00F232E5" w:rsidRDefault="003151FD" w:rsidP="00DE3E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Административное мероприятие 2.001</w:t>
            </w:r>
            <w:r w:rsidRPr="00F232E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F232E5">
              <w:rPr>
                <w:rFonts w:ascii="Times New Roman" w:hAnsi="Times New Roman"/>
                <w:sz w:val="20"/>
                <w:szCs w:val="20"/>
              </w:rPr>
              <w:t>«Организация и проведение круглых столов по проблемам занятости молодежи с привлечением всех заинтересованных структур, предприятий, организаций»</w:t>
            </w:r>
          </w:p>
        </w:tc>
        <w:tc>
          <w:tcPr>
            <w:tcW w:w="191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>Администрация города Ржева</w:t>
            </w:r>
          </w:p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30" w:type="dxa"/>
          </w:tcPr>
          <w:p w:rsidR="003151FD" w:rsidRPr="00F232E5" w:rsidRDefault="003151FD" w:rsidP="00237CB6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3151FD" w:rsidRPr="00F232E5" w:rsidRDefault="003151FD" w:rsidP="00237CB6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 начальник Отдела </w:t>
            </w: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молодежной политики и туризма Каменская Д.И.</w:t>
            </w:r>
          </w:p>
        </w:tc>
        <w:tc>
          <w:tcPr>
            <w:tcW w:w="1358" w:type="dxa"/>
          </w:tcPr>
          <w:p w:rsidR="003151FD" w:rsidRPr="00F232E5" w:rsidRDefault="003151FD" w:rsidP="008364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01.09.2017</w:t>
            </w:r>
          </w:p>
        </w:tc>
        <w:tc>
          <w:tcPr>
            <w:tcW w:w="136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31.12.2017</w:t>
            </w:r>
          </w:p>
        </w:tc>
      </w:tr>
      <w:tr w:rsidR="003151FD" w:rsidRPr="00F232E5" w:rsidTr="00DE3E0C">
        <w:tc>
          <w:tcPr>
            <w:tcW w:w="787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22.</w:t>
            </w:r>
          </w:p>
        </w:tc>
        <w:tc>
          <w:tcPr>
            <w:tcW w:w="5333" w:type="dxa"/>
          </w:tcPr>
          <w:p w:rsidR="003151FD" w:rsidRPr="00F232E5" w:rsidRDefault="003151FD" w:rsidP="00DE3E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Административное мероприятие 2.002</w:t>
            </w:r>
            <w:r w:rsidRPr="00F232E5">
              <w:rPr>
                <w:rFonts w:ascii="Times New Roman" w:hAnsi="Times New Roman"/>
                <w:sz w:val="20"/>
                <w:szCs w:val="20"/>
              </w:rPr>
              <w:t xml:space="preserve"> «Ярмарка учебных мест и профессий»</w:t>
            </w:r>
          </w:p>
        </w:tc>
        <w:tc>
          <w:tcPr>
            <w:tcW w:w="191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>Администрация города Ржева</w:t>
            </w:r>
          </w:p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30" w:type="dxa"/>
          </w:tcPr>
          <w:p w:rsidR="003151FD" w:rsidRPr="00F232E5" w:rsidRDefault="003151FD" w:rsidP="00237CB6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3151FD" w:rsidRPr="00F232E5" w:rsidRDefault="003151FD" w:rsidP="00237CB6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 начальник Отдела </w:t>
            </w: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молодежной политики и туризма Каменская Д.И.</w:t>
            </w:r>
          </w:p>
        </w:tc>
        <w:tc>
          <w:tcPr>
            <w:tcW w:w="1358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01.04.2017</w:t>
            </w:r>
          </w:p>
        </w:tc>
        <w:tc>
          <w:tcPr>
            <w:tcW w:w="1360" w:type="dxa"/>
          </w:tcPr>
          <w:p w:rsidR="003151FD" w:rsidRPr="00F232E5" w:rsidRDefault="003151FD" w:rsidP="008364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01.05.2017</w:t>
            </w:r>
          </w:p>
        </w:tc>
      </w:tr>
      <w:tr w:rsidR="003151FD" w:rsidRPr="00F232E5" w:rsidTr="00DE3E0C">
        <w:tc>
          <w:tcPr>
            <w:tcW w:w="787" w:type="dxa"/>
          </w:tcPr>
          <w:p w:rsidR="003151FD" w:rsidRPr="00F232E5" w:rsidRDefault="003151FD" w:rsidP="00556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23.</w:t>
            </w:r>
          </w:p>
        </w:tc>
        <w:tc>
          <w:tcPr>
            <w:tcW w:w="5333" w:type="dxa"/>
          </w:tcPr>
          <w:p w:rsidR="003151FD" w:rsidRPr="00F232E5" w:rsidRDefault="003151FD" w:rsidP="00DE3E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/>
                <w:bCs/>
                <w:sz w:val="20"/>
                <w:szCs w:val="20"/>
              </w:rPr>
              <w:t>Задача 3</w:t>
            </w:r>
            <w:r w:rsidRPr="00F232E5">
              <w:rPr>
                <w:rFonts w:ascii="Times New Roman" w:hAnsi="Times New Roman"/>
                <w:sz w:val="20"/>
                <w:szCs w:val="20"/>
              </w:rPr>
              <w:t xml:space="preserve"> «Повышение социальной активности молодежи, формирование у нее готовности к участию в общественно-политической жизни города, области, страны, привлечение представителей молодежи к реализации городской молодежной политики»</w:t>
            </w:r>
          </w:p>
          <w:p w:rsidR="003151FD" w:rsidRPr="00F232E5" w:rsidRDefault="003151FD" w:rsidP="00DE3E0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3151FD" w:rsidRPr="00F232E5" w:rsidRDefault="003151FD" w:rsidP="00DE3E0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91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>Администрация города Ржева</w:t>
            </w:r>
          </w:p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30" w:type="dxa"/>
          </w:tcPr>
          <w:p w:rsidR="003151FD" w:rsidRPr="00F232E5" w:rsidRDefault="003151FD" w:rsidP="00237CB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Отдел бухгалтерского учета и отчетности  администрации города Ржева, 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3151FD" w:rsidRDefault="003151FD" w:rsidP="00237CB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главный бухгалтер Аверчева Л.П.,  </w:t>
            </w:r>
          </w:p>
          <w:p w:rsidR="003151FD" w:rsidRPr="00F232E5" w:rsidRDefault="003151FD" w:rsidP="00237CB6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начальник Отдела </w:t>
            </w: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молодежной политики и туризма Каменская Д.И.</w:t>
            </w:r>
          </w:p>
        </w:tc>
        <w:tc>
          <w:tcPr>
            <w:tcW w:w="1358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01.01.2017</w:t>
            </w:r>
          </w:p>
        </w:tc>
        <w:tc>
          <w:tcPr>
            <w:tcW w:w="136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31.12.2017</w:t>
            </w:r>
          </w:p>
        </w:tc>
      </w:tr>
      <w:tr w:rsidR="003151FD" w:rsidRPr="00F232E5" w:rsidTr="00DE3E0C">
        <w:tc>
          <w:tcPr>
            <w:tcW w:w="787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24.</w:t>
            </w:r>
          </w:p>
        </w:tc>
        <w:tc>
          <w:tcPr>
            <w:tcW w:w="5333" w:type="dxa"/>
          </w:tcPr>
          <w:p w:rsidR="003151FD" w:rsidRPr="00F232E5" w:rsidRDefault="003151FD" w:rsidP="00DE3E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Административное мероприятие 3.001 </w:t>
            </w:r>
            <w:r w:rsidRPr="00F232E5">
              <w:rPr>
                <w:rFonts w:ascii="Times New Roman" w:hAnsi="Times New Roman"/>
                <w:sz w:val="20"/>
                <w:szCs w:val="20"/>
              </w:rPr>
              <w:t>«Субботник молодежных общественных организаций»</w:t>
            </w:r>
          </w:p>
        </w:tc>
        <w:tc>
          <w:tcPr>
            <w:tcW w:w="191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>Администрация города Ржева</w:t>
            </w:r>
          </w:p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30" w:type="dxa"/>
          </w:tcPr>
          <w:p w:rsidR="003151FD" w:rsidRPr="00F232E5" w:rsidRDefault="003151FD" w:rsidP="00237CB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3151FD" w:rsidRPr="00F232E5" w:rsidRDefault="003151FD" w:rsidP="00237CB6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 начальник Отдела </w:t>
            </w: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молодежной политики и туризма Каменская Д.И.</w:t>
            </w:r>
          </w:p>
        </w:tc>
        <w:tc>
          <w:tcPr>
            <w:tcW w:w="1358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01.04.2017</w:t>
            </w:r>
          </w:p>
        </w:tc>
        <w:tc>
          <w:tcPr>
            <w:tcW w:w="136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30.09.2017</w:t>
            </w:r>
          </w:p>
        </w:tc>
      </w:tr>
      <w:tr w:rsidR="003151FD" w:rsidRPr="00F232E5" w:rsidTr="00DE3E0C">
        <w:tc>
          <w:tcPr>
            <w:tcW w:w="787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25.</w:t>
            </w:r>
          </w:p>
        </w:tc>
        <w:tc>
          <w:tcPr>
            <w:tcW w:w="5333" w:type="dxa"/>
          </w:tcPr>
          <w:p w:rsidR="003151FD" w:rsidRPr="00F232E5" w:rsidRDefault="003151FD" w:rsidP="00DE3E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Административное мероприятие 3.002 </w:t>
            </w:r>
            <w:r w:rsidRPr="00F232E5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«</w:t>
            </w:r>
            <w:r w:rsidRPr="00F232E5">
              <w:rPr>
                <w:rFonts w:ascii="Times New Roman" w:hAnsi="Times New Roman"/>
                <w:sz w:val="20"/>
                <w:szCs w:val="20"/>
              </w:rPr>
              <w:t>Проведение акций по профилактике асоциального поведения молодежи, пропаганда здорового образа жизни»</w:t>
            </w:r>
          </w:p>
        </w:tc>
        <w:tc>
          <w:tcPr>
            <w:tcW w:w="191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>Администрация города Ржева</w:t>
            </w:r>
          </w:p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30" w:type="dxa"/>
          </w:tcPr>
          <w:p w:rsidR="003151FD" w:rsidRPr="00F232E5" w:rsidRDefault="003151FD" w:rsidP="00237CB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3151FD" w:rsidRPr="00F232E5" w:rsidRDefault="003151FD" w:rsidP="00237CB6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 начальник Отдела </w:t>
            </w: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молодежной политики и туризма Каменская Д.И.</w:t>
            </w:r>
          </w:p>
        </w:tc>
        <w:tc>
          <w:tcPr>
            <w:tcW w:w="1358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01.01.2017</w:t>
            </w:r>
          </w:p>
        </w:tc>
        <w:tc>
          <w:tcPr>
            <w:tcW w:w="136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31.12.2017</w:t>
            </w:r>
          </w:p>
        </w:tc>
      </w:tr>
      <w:tr w:rsidR="003151FD" w:rsidRPr="00F232E5" w:rsidTr="00DE3E0C">
        <w:tc>
          <w:tcPr>
            <w:tcW w:w="787" w:type="dxa"/>
          </w:tcPr>
          <w:p w:rsidR="003151FD" w:rsidRPr="00F232E5" w:rsidRDefault="003151FD" w:rsidP="00556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26.</w:t>
            </w:r>
          </w:p>
        </w:tc>
        <w:tc>
          <w:tcPr>
            <w:tcW w:w="5333" w:type="dxa"/>
          </w:tcPr>
          <w:p w:rsidR="003151FD" w:rsidRPr="00F232E5" w:rsidRDefault="003151FD" w:rsidP="00DE3E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Мероприятие 3.003 </w:t>
            </w:r>
            <w:r w:rsidRPr="00F232E5">
              <w:rPr>
                <w:rFonts w:ascii="Times New Roman" w:hAnsi="Times New Roman"/>
                <w:sz w:val="20"/>
                <w:szCs w:val="20"/>
              </w:rPr>
              <w:t>«Мероприятия по вовлечению молодежи в общественно-политическую, социально-экономическую и культурную жизнь общества»</w:t>
            </w:r>
          </w:p>
        </w:tc>
        <w:tc>
          <w:tcPr>
            <w:tcW w:w="191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>Администрация города Ржева</w:t>
            </w:r>
          </w:p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30" w:type="dxa"/>
          </w:tcPr>
          <w:p w:rsidR="003151FD" w:rsidRPr="00F232E5" w:rsidRDefault="003151FD" w:rsidP="00237CB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Отдел бухгалтерского учета и отчетности  администрации города Ржева, 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3151FD" w:rsidRDefault="003151FD" w:rsidP="00237CB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главный бухгалтер Аверчева Л.П.,  </w:t>
            </w:r>
          </w:p>
          <w:p w:rsidR="003151FD" w:rsidRPr="00F232E5" w:rsidRDefault="003151FD" w:rsidP="00237CB6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начальник Отдела </w:t>
            </w: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молодежной политики и туризма Каменская Д.И.</w:t>
            </w:r>
          </w:p>
        </w:tc>
        <w:tc>
          <w:tcPr>
            <w:tcW w:w="1358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01.01.2017</w:t>
            </w:r>
          </w:p>
        </w:tc>
        <w:tc>
          <w:tcPr>
            <w:tcW w:w="136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31.12.2017</w:t>
            </w:r>
          </w:p>
        </w:tc>
      </w:tr>
      <w:tr w:rsidR="003151FD" w:rsidRPr="00F232E5" w:rsidTr="00DE3E0C">
        <w:tc>
          <w:tcPr>
            <w:tcW w:w="787" w:type="dxa"/>
          </w:tcPr>
          <w:p w:rsidR="003151FD" w:rsidRPr="00F232E5" w:rsidRDefault="003151FD" w:rsidP="00556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27.</w:t>
            </w:r>
          </w:p>
        </w:tc>
        <w:tc>
          <w:tcPr>
            <w:tcW w:w="5333" w:type="dxa"/>
          </w:tcPr>
          <w:p w:rsidR="003151FD" w:rsidRPr="00F232E5" w:rsidRDefault="003151FD" w:rsidP="00DE3E0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Административное мероприятие 3.004</w:t>
            </w:r>
            <w:r w:rsidRPr="00F232E5">
              <w:rPr>
                <w:rFonts w:ascii="Times New Roman" w:hAnsi="Times New Roman"/>
                <w:sz w:val="20"/>
                <w:szCs w:val="20"/>
              </w:rPr>
              <w:t xml:space="preserve"> «Мероприятия по</w:t>
            </w:r>
            <w:r w:rsidRPr="00F232E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F232E5">
              <w:rPr>
                <w:rFonts w:ascii="Times New Roman" w:hAnsi="Times New Roman"/>
                <w:sz w:val="20"/>
                <w:szCs w:val="20"/>
              </w:rPr>
              <w:t>поддержке деятельности общественных объединений, участвующих в реализации молодежной политики»</w:t>
            </w:r>
          </w:p>
        </w:tc>
        <w:tc>
          <w:tcPr>
            <w:tcW w:w="191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>Администрация города Ржева</w:t>
            </w:r>
          </w:p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30" w:type="dxa"/>
          </w:tcPr>
          <w:p w:rsidR="003151FD" w:rsidRDefault="003151FD" w:rsidP="00237CB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Отдел молодежной политики и туризма администрации города Ржева</w:t>
            </w:r>
          </w:p>
          <w:p w:rsidR="003151FD" w:rsidRPr="00F232E5" w:rsidRDefault="003151FD" w:rsidP="00237CB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10" w:type="dxa"/>
          </w:tcPr>
          <w:p w:rsidR="003151FD" w:rsidRPr="00F232E5" w:rsidRDefault="003151FD" w:rsidP="00237CB6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 начальник Отдела </w:t>
            </w: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молодежной политики и туризма Каменская Д.И.</w:t>
            </w:r>
          </w:p>
        </w:tc>
        <w:tc>
          <w:tcPr>
            <w:tcW w:w="1358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01.01.2017</w:t>
            </w:r>
          </w:p>
        </w:tc>
        <w:tc>
          <w:tcPr>
            <w:tcW w:w="136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31.12.2017</w:t>
            </w:r>
          </w:p>
        </w:tc>
      </w:tr>
      <w:tr w:rsidR="003151FD" w:rsidRPr="00F232E5" w:rsidTr="00DE3E0C">
        <w:tc>
          <w:tcPr>
            <w:tcW w:w="787" w:type="dxa"/>
          </w:tcPr>
          <w:p w:rsidR="003151FD" w:rsidRPr="00F232E5" w:rsidRDefault="003151FD" w:rsidP="00556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28.</w:t>
            </w:r>
          </w:p>
        </w:tc>
        <w:tc>
          <w:tcPr>
            <w:tcW w:w="5333" w:type="dxa"/>
          </w:tcPr>
          <w:p w:rsidR="003151FD" w:rsidRPr="00F232E5" w:rsidRDefault="003151FD" w:rsidP="00DE3E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Административное мероприятие 3.005 </w:t>
            </w:r>
            <w:r w:rsidRPr="00F232E5">
              <w:rPr>
                <w:rFonts w:ascii="Times New Roman" w:hAnsi="Times New Roman"/>
                <w:sz w:val="20"/>
                <w:szCs w:val="20"/>
              </w:rPr>
              <w:t>«Проведение мероприятия по развитию системы культурно-досуговых молодёжных мероприятий»</w:t>
            </w:r>
          </w:p>
        </w:tc>
        <w:tc>
          <w:tcPr>
            <w:tcW w:w="191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>Администрация города Ржева</w:t>
            </w:r>
          </w:p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30" w:type="dxa"/>
          </w:tcPr>
          <w:p w:rsidR="003151FD" w:rsidRPr="00F232E5" w:rsidRDefault="003151FD" w:rsidP="00237CB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3151FD" w:rsidRPr="00F232E5" w:rsidRDefault="003151FD" w:rsidP="00237CB6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 начальник Отдела </w:t>
            </w: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молодежной политики и туризма Каменская Д.И.</w:t>
            </w:r>
          </w:p>
        </w:tc>
        <w:tc>
          <w:tcPr>
            <w:tcW w:w="1358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01.01.2017</w:t>
            </w:r>
          </w:p>
        </w:tc>
        <w:tc>
          <w:tcPr>
            <w:tcW w:w="136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31.12.2017</w:t>
            </w:r>
          </w:p>
        </w:tc>
      </w:tr>
      <w:tr w:rsidR="003151FD" w:rsidRPr="00F232E5" w:rsidTr="00DE3E0C">
        <w:tc>
          <w:tcPr>
            <w:tcW w:w="787" w:type="dxa"/>
          </w:tcPr>
          <w:p w:rsidR="003151FD" w:rsidRPr="00F232E5" w:rsidRDefault="003151FD" w:rsidP="00556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29.</w:t>
            </w:r>
          </w:p>
        </w:tc>
        <w:tc>
          <w:tcPr>
            <w:tcW w:w="5333" w:type="dxa"/>
          </w:tcPr>
          <w:p w:rsidR="003151FD" w:rsidRPr="00F232E5" w:rsidRDefault="003151FD" w:rsidP="00DE3E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Мероприятие 3.006 </w:t>
            </w:r>
            <w:r w:rsidRPr="00F232E5">
              <w:rPr>
                <w:rFonts w:ascii="Times New Roman" w:hAnsi="Times New Roman"/>
                <w:sz w:val="20"/>
                <w:szCs w:val="20"/>
              </w:rPr>
              <w:t>«Проведение мероприятий с работающей молодежью города»</w:t>
            </w:r>
          </w:p>
          <w:p w:rsidR="003151FD" w:rsidRPr="00F232E5" w:rsidRDefault="003151FD" w:rsidP="00DE3E0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1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>Администрация города Ржева</w:t>
            </w:r>
          </w:p>
        </w:tc>
        <w:tc>
          <w:tcPr>
            <w:tcW w:w="2530" w:type="dxa"/>
          </w:tcPr>
          <w:p w:rsidR="003151FD" w:rsidRPr="00F232E5" w:rsidRDefault="003151FD" w:rsidP="00237CB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Отдел бухгалтерского учета и отчетности  администрации города Ржева, 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3151FD" w:rsidRDefault="003151FD" w:rsidP="00237CB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главный бухгалтер Аверчева Л.П., </w:t>
            </w:r>
          </w:p>
          <w:p w:rsidR="003151FD" w:rsidRPr="00F232E5" w:rsidRDefault="003151FD" w:rsidP="00237CB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 начальник Отдела </w:t>
            </w: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молодежной политики и туризма Каменская Д.И.</w:t>
            </w:r>
          </w:p>
        </w:tc>
        <w:tc>
          <w:tcPr>
            <w:tcW w:w="1358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01.01.2017</w:t>
            </w:r>
          </w:p>
        </w:tc>
        <w:tc>
          <w:tcPr>
            <w:tcW w:w="136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31.12.2017</w:t>
            </w:r>
          </w:p>
        </w:tc>
      </w:tr>
      <w:tr w:rsidR="003151FD" w:rsidRPr="00F232E5" w:rsidTr="00DE3E0C">
        <w:tc>
          <w:tcPr>
            <w:tcW w:w="787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30.</w:t>
            </w:r>
          </w:p>
        </w:tc>
        <w:tc>
          <w:tcPr>
            <w:tcW w:w="5333" w:type="dxa"/>
          </w:tcPr>
          <w:p w:rsidR="003151FD" w:rsidRPr="00F232E5" w:rsidRDefault="003151FD" w:rsidP="00DE3E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Административное мероприятие 3007 </w:t>
            </w:r>
            <w:r w:rsidRPr="00F232E5">
              <w:rPr>
                <w:rFonts w:ascii="Times New Roman" w:hAnsi="Times New Roman"/>
                <w:sz w:val="20"/>
                <w:szCs w:val="20"/>
              </w:rPr>
              <w:t>«Создание системы разносторонней поддержки (кадровой,  информационной) Молодежного общественного Совета»</w:t>
            </w:r>
          </w:p>
        </w:tc>
        <w:tc>
          <w:tcPr>
            <w:tcW w:w="1910" w:type="dxa"/>
          </w:tcPr>
          <w:p w:rsidR="003151FD" w:rsidRPr="00F232E5" w:rsidRDefault="003151FD" w:rsidP="00CB7F3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>Администрация города Ржева</w:t>
            </w:r>
          </w:p>
        </w:tc>
        <w:tc>
          <w:tcPr>
            <w:tcW w:w="2530" w:type="dxa"/>
          </w:tcPr>
          <w:p w:rsidR="003151FD" w:rsidRPr="00F232E5" w:rsidRDefault="003151FD" w:rsidP="00237CB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3151FD" w:rsidRPr="00F232E5" w:rsidRDefault="003151FD" w:rsidP="00237CB6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 начальник Отдела </w:t>
            </w: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молодежной политики и туризма Каменская Д.И.</w:t>
            </w:r>
          </w:p>
        </w:tc>
        <w:tc>
          <w:tcPr>
            <w:tcW w:w="1358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01.01.2017</w:t>
            </w:r>
          </w:p>
        </w:tc>
        <w:tc>
          <w:tcPr>
            <w:tcW w:w="136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31.12.2017</w:t>
            </w:r>
          </w:p>
        </w:tc>
      </w:tr>
      <w:tr w:rsidR="003151FD" w:rsidRPr="00F232E5" w:rsidTr="00DE3E0C">
        <w:tc>
          <w:tcPr>
            <w:tcW w:w="15588" w:type="dxa"/>
            <w:gridSpan w:val="7"/>
            <w:shd w:val="clear" w:color="auto" w:fill="FFFF99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/>
                <w:bCs/>
                <w:sz w:val="20"/>
                <w:szCs w:val="20"/>
              </w:rPr>
              <w:t>Выполнение Подпрограммы 4  «Проведение поисковой работы и увековечивание памяти погибших в годы ВОВ»</w:t>
            </w:r>
          </w:p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51FD" w:rsidRPr="00F232E5" w:rsidTr="00C5229C">
        <w:tc>
          <w:tcPr>
            <w:tcW w:w="787" w:type="dxa"/>
          </w:tcPr>
          <w:p w:rsidR="003151FD" w:rsidRPr="00F232E5" w:rsidRDefault="003151FD" w:rsidP="00556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31.</w:t>
            </w:r>
          </w:p>
        </w:tc>
        <w:tc>
          <w:tcPr>
            <w:tcW w:w="5333" w:type="dxa"/>
          </w:tcPr>
          <w:p w:rsidR="003151FD" w:rsidRPr="00F232E5" w:rsidRDefault="003151FD" w:rsidP="00DE3E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З</w:t>
            </w:r>
            <w:r w:rsidRPr="00F232E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адача   1 </w:t>
            </w:r>
            <w:r w:rsidRPr="00F232E5">
              <w:rPr>
                <w:rFonts w:ascii="Times New Roman" w:hAnsi="Times New Roman"/>
                <w:sz w:val="20"/>
                <w:szCs w:val="20"/>
              </w:rPr>
              <w:t xml:space="preserve"> «Создание условий для развития патриотического и духовно – нравственного воспитания детей, подростов, молодёжи и населения города Ржева на основе формирования гражданско-патриотических чувств и сознания, решение задач по консолидации общества, поддержанию общественной и экономической стабильности»</w:t>
            </w:r>
          </w:p>
        </w:tc>
        <w:tc>
          <w:tcPr>
            <w:tcW w:w="191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>Администрация города Ржева</w:t>
            </w:r>
          </w:p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30" w:type="dxa"/>
          </w:tcPr>
          <w:p w:rsidR="003151FD" w:rsidRPr="00F232E5" w:rsidRDefault="003151FD" w:rsidP="00DE3E0C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Отдел бухгалтерского учета и отчетности  администрации города Ржева, Отдел молодежной политики и туризма администрации города Ржева, </w:t>
            </w:r>
          </w:p>
          <w:p w:rsidR="003151FD" w:rsidRPr="00F232E5" w:rsidRDefault="003151FD" w:rsidP="00DE3E0C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МУ «Центр патриотического воспитания»</w:t>
            </w:r>
          </w:p>
        </w:tc>
        <w:tc>
          <w:tcPr>
            <w:tcW w:w="2310" w:type="dxa"/>
          </w:tcPr>
          <w:p w:rsidR="003151FD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главный бухгалтер Аверчева Л.П., начальник Отдела </w:t>
            </w: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молодежной политики и туризма </w:t>
            </w:r>
          </w:p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Каменская Д.И.</w:t>
            </w:r>
            <w:r w:rsidRPr="00F232E5">
              <w:rPr>
                <w:rFonts w:ascii="Times New Roman" w:hAnsi="Times New Roman"/>
                <w:sz w:val="20"/>
                <w:szCs w:val="20"/>
              </w:rPr>
              <w:t>,</w:t>
            </w: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директор МУ «ЦПВ» Петухов С.М.</w:t>
            </w:r>
          </w:p>
        </w:tc>
        <w:tc>
          <w:tcPr>
            <w:tcW w:w="1358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01.01.2017</w:t>
            </w:r>
          </w:p>
        </w:tc>
        <w:tc>
          <w:tcPr>
            <w:tcW w:w="136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31.12.2017</w:t>
            </w:r>
          </w:p>
        </w:tc>
      </w:tr>
      <w:tr w:rsidR="003151FD" w:rsidRPr="00F232E5" w:rsidTr="00C5229C">
        <w:tc>
          <w:tcPr>
            <w:tcW w:w="787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32.</w:t>
            </w:r>
          </w:p>
        </w:tc>
        <w:tc>
          <w:tcPr>
            <w:tcW w:w="5333" w:type="dxa"/>
          </w:tcPr>
          <w:p w:rsidR="003151FD" w:rsidRPr="00F232E5" w:rsidRDefault="003151FD" w:rsidP="00DE3E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Мероприятие  подпрограммы 1.001</w:t>
            </w:r>
            <w:r w:rsidRPr="00F232E5">
              <w:rPr>
                <w:rFonts w:ascii="Times New Roman" w:hAnsi="Times New Roman"/>
                <w:sz w:val="20"/>
                <w:szCs w:val="20"/>
              </w:rPr>
              <w:t xml:space="preserve">  «Обеспечение деятельности муниципального учреждения города Ржева Тверской области «Центр патриотического воспитания»</w:t>
            </w:r>
          </w:p>
        </w:tc>
        <w:tc>
          <w:tcPr>
            <w:tcW w:w="191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>Администрация города Ржева</w:t>
            </w:r>
          </w:p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30" w:type="dxa"/>
          </w:tcPr>
          <w:p w:rsidR="003151FD" w:rsidRPr="00F232E5" w:rsidRDefault="003151FD" w:rsidP="00DE3E0C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Отдел бухгалтерского учета и отчетности  администрации города Ржева, Отдел по делам молодежи администрации города Ржева, </w:t>
            </w:r>
          </w:p>
          <w:p w:rsidR="003151FD" w:rsidRPr="00F232E5" w:rsidRDefault="003151FD" w:rsidP="00DE3E0C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МУ «Центр патриотического воспитания»</w:t>
            </w:r>
          </w:p>
        </w:tc>
        <w:tc>
          <w:tcPr>
            <w:tcW w:w="2310" w:type="dxa"/>
          </w:tcPr>
          <w:p w:rsidR="003151FD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главный бухгалтер Аверчева Л.П., начальник Отдела </w:t>
            </w: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молодежной политики и туризма </w:t>
            </w:r>
          </w:p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Каменская Д.И.</w:t>
            </w:r>
            <w:r w:rsidRPr="00F232E5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директор МУ «ЦПВ» Петухов С.М.</w:t>
            </w:r>
          </w:p>
        </w:tc>
        <w:tc>
          <w:tcPr>
            <w:tcW w:w="1358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01.01.2017</w:t>
            </w:r>
          </w:p>
        </w:tc>
        <w:tc>
          <w:tcPr>
            <w:tcW w:w="136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31.12.2017</w:t>
            </w:r>
          </w:p>
        </w:tc>
      </w:tr>
      <w:tr w:rsidR="003151FD" w:rsidRPr="00F232E5" w:rsidTr="00C5229C">
        <w:tc>
          <w:tcPr>
            <w:tcW w:w="787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33.</w:t>
            </w:r>
          </w:p>
        </w:tc>
        <w:tc>
          <w:tcPr>
            <w:tcW w:w="5333" w:type="dxa"/>
          </w:tcPr>
          <w:p w:rsidR="003151FD" w:rsidRPr="00F232E5" w:rsidRDefault="003151FD" w:rsidP="00DE3E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Административное мероприятие  1.002</w:t>
            </w:r>
            <w:r w:rsidRPr="00F232E5">
              <w:rPr>
                <w:rFonts w:ascii="Times New Roman" w:hAnsi="Times New Roman"/>
                <w:sz w:val="20"/>
                <w:szCs w:val="20"/>
              </w:rPr>
              <w:t xml:space="preserve">   «Проведение  конференций, семинаров, смотров, конкурсов, выставок патриотического характера»</w:t>
            </w:r>
          </w:p>
        </w:tc>
        <w:tc>
          <w:tcPr>
            <w:tcW w:w="191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>Администрация города Ржева</w:t>
            </w:r>
          </w:p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3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Отдел молодежной политики и туризма администрации города Ржева </w:t>
            </w:r>
          </w:p>
        </w:tc>
        <w:tc>
          <w:tcPr>
            <w:tcW w:w="231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 начальник Отдела </w:t>
            </w: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молодежной политики и туризма Каменская Д.И.</w:t>
            </w:r>
          </w:p>
        </w:tc>
        <w:tc>
          <w:tcPr>
            <w:tcW w:w="1358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01.01.2017</w:t>
            </w:r>
          </w:p>
        </w:tc>
        <w:tc>
          <w:tcPr>
            <w:tcW w:w="136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31.12.2017</w:t>
            </w:r>
          </w:p>
        </w:tc>
      </w:tr>
      <w:tr w:rsidR="003151FD" w:rsidRPr="00F232E5" w:rsidTr="00C5229C">
        <w:tc>
          <w:tcPr>
            <w:tcW w:w="787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34.</w:t>
            </w:r>
          </w:p>
        </w:tc>
        <w:tc>
          <w:tcPr>
            <w:tcW w:w="5333" w:type="dxa"/>
          </w:tcPr>
          <w:p w:rsidR="003151FD" w:rsidRPr="00F232E5" w:rsidRDefault="003151FD" w:rsidP="00DE3E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Мероприятие 1.005 </w:t>
            </w:r>
            <w:r w:rsidRPr="00F232E5">
              <w:rPr>
                <w:rFonts w:ascii="Times New Roman" w:hAnsi="Times New Roman"/>
                <w:sz w:val="20"/>
                <w:szCs w:val="20"/>
              </w:rPr>
              <w:t>«Расходы на реализацию закона Тверской области  от 16.02.2009г. № 7-ЗО «О статусе города Тверской области, удостоенного почетного звания Российской Федерации «Город воинской славы»</w:t>
            </w:r>
          </w:p>
        </w:tc>
        <w:tc>
          <w:tcPr>
            <w:tcW w:w="1910" w:type="dxa"/>
          </w:tcPr>
          <w:p w:rsidR="003151FD" w:rsidRPr="00F232E5" w:rsidRDefault="003151FD" w:rsidP="00556C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>Администрация города Ржева</w:t>
            </w:r>
          </w:p>
          <w:p w:rsidR="003151FD" w:rsidRPr="00F232E5" w:rsidRDefault="003151FD" w:rsidP="00556C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3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Отдел бухгалтерского учета и отчетности  администрации города Ржева, 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главный бухгалтер Аверчева Л.П.,  начальник Отдела </w:t>
            </w: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молодежной политики и туризма Каменская Д.И.</w:t>
            </w:r>
          </w:p>
        </w:tc>
        <w:tc>
          <w:tcPr>
            <w:tcW w:w="1358" w:type="dxa"/>
          </w:tcPr>
          <w:p w:rsidR="003151FD" w:rsidRPr="00F232E5" w:rsidRDefault="003151FD" w:rsidP="003B50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01.06.2017</w:t>
            </w:r>
          </w:p>
        </w:tc>
        <w:tc>
          <w:tcPr>
            <w:tcW w:w="136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01.08.2017</w:t>
            </w:r>
          </w:p>
        </w:tc>
      </w:tr>
      <w:tr w:rsidR="003151FD" w:rsidRPr="00F232E5" w:rsidTr="00C5229C">
        <w:tc>
          <w:tcPr>
            <w:tcW w:w="787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35.</w:t>
            </w:r>
          </w:p>
        </w:tc>
        <w:tc>
          <w:tcPr>
            <w:tcW w:w="5333" w:type="dxa"/>
          </w:tcPr>
          <w:p w:rsidR="003151FD" w:rsidRPr="00F232E5" w:rsidRDefault="003151FD" w:rsidP="00DE3E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/>
                <w:i/>
                <w:sz w:val="20"/>
                <w:szCs w:val="20"/>
              </w:rPr>
              <w:t>Мероприятие 1.006</w:t>
            </w:r>
            <w:r w:rsidRPr="00F232E5">
              <w:rPr>
                <w:rFonts w:ascii="Times New Roman" w:hAnsi="Times New Roman"/>
                <w:sz w:val="20"/>
                <w:szCs w:val="20"/>
              </w:rPr>
              <w:t xml:space="preserve"> «Расходы за счет средств местного бюджета в рамках реализации  закона Тверской области  от 16.02.2009г. № 7-ЗО "О статусе города Тверской области, удостоенного почетного звания Российской Федерации "Город воинской славы»</w:t>
            </w:r>
          </w:p>
        </w:tc>
        <w:tc>
          <w:tcPr>
            <w:tcW w:w="1910" w:type="dxa"/>
          </w:tcPr>
          <w:p w:rsidR="003151FD" w:rsidRPr="00F232E5" w:rsidRDefault="003151FD" w:rsidP="00556C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>Администрация города Ржева</w:t>
            </w:r>
          </w:p>
          <w:p w:rsidR="003151FD" w:rsidRPr="00F232E5" w:rsidRDefault="003151FD" w:rsidP="00556C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3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Отдел бухгалтерского учета и отчетности  администрации города Ржева, 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главный бухгалтер Аверчева Л.П.,  начальник Отдела </w:t>
            </w: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молодежной политики и туризма Каменская Д.И.</w:t>
            </w:r>
          </w:p>
        </w:tc>
        <w:tc>
          <w:tcPr>
            <w:tcW w:w="1358" w:type="dxa"/>
          </w:tcPr>
          <w:p w:rsidR="003151FD" w:rsidRPr="00F232E5" w:rsidRDefault="003151FD" w:rsidP="003B50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01.04.2017</w:t>
            </w:r>
          </w:p>
        </w:tc>
        <w:tc>
          <w:tcPr>
            <w:tcW w:w="136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01.08.2017</w:t>
            </w:r>
          </w:p>
        </w:tc>
      </w:tr>
      <w:tr w:rsidR="003151FD" w:rsidRPr="00F232E5" w:rsidTr="00C5229C">
        <w:trPr>
          <w:trHeight w:val="1757"/>
        </w:trPr>
        <w:tc>
          <w:tcPr>
            <w:tcW w:w="787" w:type="dxa"/>
          </w:tcPr>
          <w:p w:rsidR="003151FD" w:rsidRPr="00F232E5" w:rsidRDefault="003151FD" w:rsidP="00556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36.</w:t>
            </w:r>
          </w:p>
        </w:tc>
        <w:tc>
          <w:tcPr>
            <w:tcW w:w="5333" w:type="dxa"/>
          </w:tcPr>
          <w:p w:rsidR="003151FD" w:rsidRPr="00F232E5" w:rsidRDefault="003151FD" w:rsidP="00DE3E0C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Мероприятие 1.007 </w:t>
            </w:r>
            <w:r w:rsidRPr="00F232E5">
              <w:rPr>
                <w:rFonts w:ascii="Times New Roman" w:hAnsi="Times New Roman"/>
                <w:sz w:val="20"/>
                <w:szCs w:val="20"/>
              </w:rPr>
              <w:t>«Расходы за счет средств местного бюджета в рамках реализации  закона Тверской области  от 16.02.2009г. № 7-ЗО "О статусе города Тверской области, удостоенного почетного звания Российской Федерации "Город воинской славы»</w:t>
            </w:r>
          </w:p>
        </w:tc>
        <w:tc>
          <w:tcPr>
            <w:tcW w:w="1910" w:type="dxa"/>
          </w:tcPr>
          <w:p w:rsidR="003151FD" w:rsidRPr="00F232E5" w:rsidRDefault="003151FD" w:rsidP="00853BC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>Администрация города Ржева</w:t>
            </w:r>
          </w:p>
          <w:p w:rsidR="003151FD" w:rsidRPr="00F232E5" w:rsidRDefault="003151FD" w:rsidP="00853BC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3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Отдел бухгалтерского учета и отчетности  администрации города Ржева, 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3151FD" w:rsidRPr="00F232E5" w:rsidRDefault="003151FD" w:rsidP="001C45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главный бухгалтер Аверчева Л.П.,  начальник Отдела </w:t>
            </w: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молодежной политики и туризма Каменская Д.И.</w:t>
            </w:r>
          </w:p>
        </w:tc>
        <w:tc>
          <w:tcPr>
            <w:tcW w:w="1358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01.07.2017</w:t>
            </w:r>
          </w:p>
        </w:tc>
        <w:tc>
          <w:tcPr>
            <w:tcW w:w="1360" w:type="dxa"/>
          </w:tcPr>
          <w:p w:rsidR="003151FD" w:rsidRPr="00F232E5" w:rsidRDefault="003151FD" w:rsidP="003B50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01.10.2017</w:t>
            </w:r>
          </w:p>
        </w:tc>
      </w:tr>
      <w:tr w:rsidR="003151FD" w:rsidRPr="00F232E5" w:rsidTr="00C5229C">
        <w:trPr>
          <w:trHeight w:val="1757"/>
        </w:trPr>
        <w:tc>
          <w:tcPr>
            <w:tcW w:w="787" w:type="dxa"/>
          </w:tcPr>
          <w:p w:rsidR="003151FD" w:rsidRPr="00F232E5" w:rsidRDefault="003151FD" w:rsidP="00556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37.</w:t>
            </w:r>
          </w:p>
        </w:tc>
        <w:tc>
          <w:tcPr>
            <w:tcW w:w="5333" w:type="dxa"/>
          </w:tcPr>
          <w:p w:rsidR="003151FD" w:rsidRPr="00F232E5" w:rsidRDefault="003151FD" w:rsidP="00DE3E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Мероприятие 1.008 </w:t>
            </w:r>
            <w:r w:rsidRPr="00F232E5">
              <w:rPr>
                <w:rFonts w:ascii="Times New Roman" w:hAnsi="Times New Roman"/>
                <w:sz w:val="20"/>
                <w:szCs w:val="20"/>
              </w:rPr>
              <w:t>«Проведение ремонта в муниципальном учреждении города Ржева Тверской области «Центр патриотического воспитания»</w:t>
            </w:r>
          </w:p>
        </w:tc>
        <w:tc>
          <w:tcPr>
            <w:tcW w:w="1910" w:type="dxa"/>
          </w:tcPr>
          <w:p w:rsidR="003151FD" w:rsidRPr="00F232E5" w:rsidRDefault="003151FD" w:rsidP="00556C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>Администрация города Ржева</w:t>
            </w:r>
          </w:p>
          <w:p w:rsidR="003151FD" w:rsidRPr="00F232E5" w:rsidRDefault="003151FD" w:rsidP="00556C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3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Отдел бухгалтерского учета и отчетности  администрации города Ржева, 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3151FD" w:rsidRDefault="003151FD" w:rsidP="001C45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главный бухгалтер Аверчева Л.П.,  начальник Отдела </w:t>
            </w: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молодежной политики и туризма </w:t>
            </w:r>
          </w:p>
          <w:p w:rsidR="003151FD" w:rsidRDefault="003151FD" w:rsidP="001C45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Каменская Д.И., </w:t>
            </w:r>
          </w:p>
          <w:p w:rsidR="003151FD" w:rsidRPr="00F232E5" w:rsidRDefault="003151FD" w:rsidP="001C45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директор МУ "ЦПВ" Петухов С.М.</w:t>
            </w:r>
          </w:p>
        </w:tc>
        <w:tc>
          <w:tcPr>
            <w:tcW w:w="1358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01.04.2017</w:t>
            </w:r>
          </w:p>
        </w:tc>
        <w:tc>
          <w:tcPr>
            <w:tcW w:w="1360" w:type="dxa"/>
          </w:tcPr>
          <w:p w:rsidR="003151FD" w:rsidRPr="00F232E5" w:rsidRDefault="003151FD" w:rsidP="003B50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01.07.2017</w:t>
            </w:r>
          </w:p>
        </w:tc>
      </w:tr>
      <w:tr w:rsidR="003151FD" w:rsidRPr="00F232E5" w:rsidTr="00C5229C">
        <w:tc>
          <w:tcPr>
            <w:tcW w:w="787" w:type="dxa"/>
          </w:tcPr>
          <w:p w:rsidR="003151FD" w:rsidRPr="00F232E5" w:rsidRDefault="003151FD" w:rsidP="00556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38.</w:t>
            </w:r>
          </w:p>
        </w:tc>
        <w:tc>
          <w:tcPr>
            <w:tcW w:w="5333" w:type="dxa"/>
          </w:tcPr>
          <w:p w:rsidR="003151FD" w:rsidRPr="00F232E5" w:rsidRDefault="003151FD" w:rsidP="00DE3E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З</w:t>
            </w:r>
            <w:r w:rsidRPr="00F232E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адача   2 </w:t>
            </w:r>
            <w:r w:rsidRPr="00F232E5">
              <w:rPr>
                <w:rFonts w:ascii="Times New Roman" w:hAnsi="Times New Roman"/>
                <w:sz w:val="20"/>
                <w:szCs w:val="20"/>
              </w:rPr>
              <w:t>«Организация и проведение исследовательских и поисковых работ в целях увековечивания памяти погибших защитников Отечества, установление имён и судеб без вести пропавших воинов»</w:t>
            </w:r>
          </w:p>
        </w:tc>
        <w:tc>
          <w:tcPr>
            <w:tcW w:w="191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>Администрация города Ржева</w:t>
            </w:r>
          </w:p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30" w:type="dxa"/>
          </w:tcPr>
          <w:p w:rsidR="003151FD" w:rsidRDefault="003151FD" w:rsidP="00354D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Отдел молодежной политики и тури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зма администрации города Ржева, МУ «</w:t>
            </w: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Центр патриотического воспитания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</w:p>
          <w:p w:rsidR="003151FD" w:rsidRPr="00F232E5" w:rsidRDefault="003151FD" w:rsidP="00354D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10" w:type="dxa"/>
          </w:tcPr>
          <w:p w:rsidR="003151FD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начальник Отдела </w:t>
            </w: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молодежной политики и туризма </w:t>
            </w:r>
          </w:p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Каменская Д.И.</w:t>
            </w:r>
            <w:r w:rsidRPr="00F232E5">
              <w:rPr>
                <w:rFonts w:ascii="Times New Roman" w:hAnsi="Times New Roman"/>
                <w:sz w:val="20"/>
                <w:szCs w:val="20"/>
              </w:rPr>
              <w:t>,</w:t>
            </w: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3151FD" w:rsidRPr="00354DE3" w:rsidRDefault="003151FD" w:rsidP="00354D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директор МУ "ЦПВ" Петухов С.М.</w:t>
            </w:r>
          </w:p>
        </w:tc>
        <w:tc>
          <w:tcPr>
            <w:tcW w:w="1358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01.01.2017</w:t>
            </w:r>
          </w:p>
        </w:tc>
        <w:tc>
          <w:tcPr>
            <w:tcW w:w="136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31.12.2017</w:t>
            </w:r>
          </w:p>
        </w:tc>
      </w:tr>
      <w:tr w:rsidR="003151FD" w:rsidRPr="00F232E5" w:rsidTr="00C5229C">
        <w:tc>
          <w:tcPr>
            <w:tcW w:w="787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39.</w:t>
            </w:r>
          </w:p>
        </w:tc>
        <w:tc>
          <w:tcPr>
            <w:tcW w:w="5333" w:type="dxa"/>
          </w:tcPr>
          <w:p w:rsidR="003151FD" w:rsidRPr="00F232E5" w:rsidRDefault="003151FD" w:rsidP="00DE3E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Административное мероприятие 2.001</w:t>
            </w:r>
            <w:r w:rsidRPr="00F232E5">
              <w:rPr>
                <w:rFonts w:ascii="Times New Roman" w:hAnsi="Times New Roman"/>
                <w:sz w:val="20"/>
                <w:szCs w:val="20"/>
              </w:rPr>
              <w:t xml:space="preserve"> «Благоустройство и перенос захоронений жертв войны»</w:t>
            </w:r>
          </w:p>
        </w:tc>
        <w:tc>
          <w:tcPr>
            <w:tcW w:w="191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>Администрация города Ржева</w:t>
            </w:r>
          </w:p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30" w:type="dxa"/>
          </w:tcPr>
          <w:p w:rsidR="003151FD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Отдел молодежной политики и туризма ад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министрации города Ржева, МУ «</w:t>
            </w: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Ц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ентр патриотического воспитания»</w:t>
            </w:r>
          </w:p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1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начальник Отдела </w:t>
            </w: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молодежной политики и туризма Каменская Д.И. </w:t>
            </w:r>
            <w:r w:rsidRPr="00F232E5">
              <w:rPr>
                <w:rFonts w:ascii="Times New Roman" w:hAnsi="Times New Roman"/>
                <w:sz w:val="20"/>
                <w:szCs w:val="20"/>
              </w:rPr>
              <w:t>,</w:t>
            </w: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директор МУ "ЦПВ" С.М. Петухов</w:t>
            </w:r>
          </w:p>
        </w:tc>
        <w:tc>
          <w:tcPr>
            <w:tcW w:w="1358" w:type="dxa"/>
          </w:tcPr>
          <w:p w:rsidR="003151FD" w:rsidRPr="00F232E5" w:rsidRDefault="003151FD" w:rsidP="00AF68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01.04.2017</w:t>
            </w:r>
          </w:p>
        </w:tc>
        <w:tc>
          <w:tcPr>
            <w:tcW w:w="136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01.10.2017</w:t>
            </w:r>
          </w:p>
        </w:tc>
      </w:tr>
      <w:tr w:rsidR="003151FD" w:rsidRPr="00F232E5" w:rsidTr="00C5229C">
        <w:tc>
          <w:tcPr>
            <w:tcW w:w="787" w:type="dxa"/>
          </w:tcPr>
          <w:p w:rsidR="003151FD" w:rsidRPr="00F232E5" w:rsidRDefault="003151FD" w:rsidP="00556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40.</w:t>
            </w:r>
          </w:p>
        </w:tc>
        <w:tc>
          <w:tcPr>
            <w:tcW w:w="5333" w:type="dxa"/>
          </w:tcPr>
          <w:p w:rsidR="003151FD" w:rsidRPr="00F232E5" w:rsidRDefault="003151FD" w:rsidP="00DE3E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Административное мероприятие 2.002  </w:t>
            </w:r>
            <w:r w:rsidRPr="00F232E5">
              <w:rPr>
                <w:rFonts w:ascii="Times New Roman" w:hAnsi="Times New Roman"/>
                <w:sz w:val="20"/>
                <w:szCs w:val="20"/>
              </w:rPr>
              <w:t>«Организация мероприятий по поиску, перезахоронению останков и установлению имен погибших воинов»</w:t>
            </w:r>
          </w:p>
        </w:tc>
        <w:tc>
          <w:tcPr>
            <w:tcW w:w="191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>Администрация города Ржева</w:t>
            </w:r>
          </w:p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30" w:type="dxa"/>
          </w:tcPr>
          <w:p w:rsidR="003151FD" w:rsidRPr="00F232E5" w:rsidRDefault="003151FD" w:rsidP="001C45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Отдел молодежной политики и туризма администрации города Ржева, МУ "Центр патриотического воспитания"</w:t>
            </w:r>
          </w:p>
        </w:tc>
        <w:tc>
          <w:tcPr>
            <w:tcW w:w="2310" w:type="dxa"/>
          </w:tcPr>
          <w:p w:rsidR="003151FD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 начальник Отдела </w:t>
            </w: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молодежной политики и туризма </w:t>
            </w:r>
          </w:p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Каменская Д.И.</w:t>
            </w:r>
            <w:r w:rsidRPr="00F232E5">
              <w:rPr>
                <w:rFonts w:ascii="Times New Roman" w:hAnsi="Times New Roman"/>
                <w:sz w:val="20"/>
                <w:szCs w:val="20"/>
              </w:rPr>
              <w:t>,</w:t>
            </w: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3151FD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директор МУ "ЦПВ" Петухов С.М.</w:t>
            </w:r>
          </w:p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8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01.04.2017</w:t>
            </w:r>
          </w:p>
        </w:tc>
        <w:tc>
          <w:tcPr>
            <w:tcW w:w="1360" w:type="dxa"/>
          </w:tcPr>
          <w:p w:rsidR="003151FD" w:rsidRPr="00F232E5" w:rsidRDefault="003151FD" w:rsidP="00477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01.10.2017</w:t>
            </w:r>
          </w:p>
        </w:tc>
      </w:tr>
      <w:tr w:rsidR="003151FD" w:rsidRPr="00F232E5" w:rsidTr="00DE3E0C">
        <w:tc>
          <w:tcPr>
            <w:tcW w:w="15588" w:type="dxa"/>
            <w:gridSpan w:val="7"/>
            <w:shd w:val="clear" w:color="auto" w:fill="FFFF99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Выполнение Подпрограммы 5 «</w:t>
            </w:r>
            <w:r w:rsidRPr="00F232E5">
              <w:rPr>
                <w:rFonts w:ascii="Times New Roman" w:hAnsi="Times New Roman"/>
                <w:b/>
                <w:bCs/>
              </w:rPr>
              <w:t xml:space="preserve">Развитие туризма города Ржева Тверской </w:t>
            </w:r>
            <w:r>
              <w:rPr>
                <w:rFonts w:ascii="Times New Roman" w:hAnsi="Times New Roman"/>
                <w:b/>
                <w:bCs/>
              </w:rPr>
              <w:t>области»</w:t>
            </w:r>
          </w:p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3151FD" w:rsidRPr="00F232E5" w:rsidTr="00DE3E0C">
        <w:tc>
          <w:tcPr>
            <w:tcW w:w="787" w:type="dxa"/>
          </w:tcPr>
          <w:p w:rsidR="003151FD" w:rsidRPr="00F232E5" w:rsidRDefault="003151FD" w:rsidP="00853B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41.</w:t>
            </w:r>
          </w:p>
        </w:tc>
        <w:tc>
          <w:tcPr>
            <w:tcW w:w="5333" w:type="dxa"/>
          </w:tcPr>
          <w:p w:rsidR="003151FD" w:rsidRPr="00F232E5" w:rsidRDefault="003151FD" w:rsidP="00DE3E0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Задача  1 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«</w:t>
            </w: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>Создание благоприятны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х условий для развития туризма»</w:t>
            </w:r>
          </w:p>
          <w:p w:rsidR="003151FD" w:rsidRPr="00F232E5" w:rsidRDefault="003151FD" w:rsidP="00DE3E0C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91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>Администрация города Ржева</w:t>
            </w:r>
          </w:p>
        </w:tc>
        <w:tc>
          <w:tcPr>
            <w:tcW w:w="253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Отдел бухгалтерского учета и отчетности  администрации города Ржева, 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главный бухгалтер Аверчева Л.П., начальник Отдела </w:t>
            </w: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молодежной политики и туризма Каменская Д.И. </w:t>
            </w:r>
            <w:r w:rsidRPr="00F232E5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8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01.01.2017</w:t>
            </w:r>
          </w:p>
        </w:tc>
        <w:tc>
          <w:tcPr>
            <w:tcW w:w="136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31.12.2017</w:t>
            </w:r>
          </w:p>
        </w:tc>
      </w:tr>
      <w:tr w:rsidR="003151FD" w:rsidRPr="00F232E5" w:rsidTr="00DE3E0C">
        <w:tc>
          <w:tcPr>
            <w:tcW w:w="787" w:type="dxa"/>
          </w:tcPr>
          <w:p w:rsidR="003151FD" w:rsidRPr="00F232E5" w:rsidRDefault="003151FD" w:rsidP="00556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42.</w:t>
            </w:r>
          </w:p>
        </w:tc>
        <w:tc>
          <w:tcPr>
            <w:tcW w:w="5333" w:type="dxa"/>
          </w:tcPr>
          <w:p w:rsidR="003151FD" w:rsidRPr="00F232E5" w:rsidRDefault="003151FD" w:rsidP="00DE3E0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Административное мероприятие 1.001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F232E5">
              <w:rPr>
                <w:rFonts w:ascii="Times New Roman" w:hAnsi="Times New Roman"/>
                <w:sz w:val="20"/>
                <w:szCs w:val="20"/>
              </w:rPr>
              <w:t>Разработка концепции развития туризма в городе Ржев</w:t>
            </w:r>
            <w:r>
              <w:rPr>
                <w:rFonts w:ascii="Times New Roman" w:hAnsi="Times New Roman"/>
                <w:sz w:val="20"/>
                <w:szCs w:val="20"/>
              </w:rPr>
              <w:t>е»</w:t>
            </w:r>
          </w:p>
          <w:p w:rsidR="003151FD" w:rsidRPr="00F232E5" w:rsidRDefault="003151FD" w:rsidP="00DE3E0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10" w:type="dxa"/>
          </w:tcPr>
          <w:p w:rsidR="003151FD" w:rsidRPr="00F232E5" w:rsidRDefault="003151FD" w:rsidP="00CB7F3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>Администрация города Ржева</w:t>
            </w:r>
          </w:p>
        </w:tc>
        <w:tc>
          <w:tcPr>
            <w:tcW w:w="253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 начальник Отдела </w:t>
            </w: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молодежной политики и туризма Каменская Д.И.</w:t>
            </w:r>
          </w:p>
        </w:tc>
        <w:tc>
          <w:tcPr>
            <w:tcW w:w="1358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01.01.2017</w:t>
            </w:r>
          </w:p>
        </w:tc>
        <w:tc>
          <w:tcPr>
            <w:tcW w:w="136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31.12.2017</w:t>
            </w:r>
          </w:p>
        </w:tc>
      </w:tr>
      <w:tr w:rsidR="003151FD" w:rsidRPr="00F232E5" w:rsidTr="00DE3E0C">
        <w:tc>
          <w:tcPr>
            <w:tcW w:w="787" w:type="dxa"/>
          </w:tcPr>
          <w:p w:rsidR="003151FD" w:rsidRPr="00F232E5" w:rsidRDefault="003151FD" w:rsidP="00853B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43.</w:t>
            </w:r>
          </w:p>
        </w:tc>
        <w:tc>
          <w:tcPr>
            <w:tcW w:w="5333" w:type="dxa"/>
          </w:tcPr>
          <w:p w:rsidR="003151FD" w:rsidRPr="00F232E5" w:rsidRDefault="003151FD" w:rsidP="00DE3E0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Административное мероприятие 1.002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F232E5">
              <w:rPr>
                <w:rFonts w:ascii="Times New Roman" w:hAnsi="Times New Roman"/>
                <w:sz w:val="20"/>
                <w:szCs w:val="20"/>
              </w:rPr>
              <w:t>Содействие в разработке  и организации туристско-экскурсионных маршрутов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3151FD" w:rsidRPr="00F232E5" w:rsidRDefault="003151FD" w:rsidP="00DE3E0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1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>Администрация города Ржева</w:t>
            </w:r>
          </w:p>
        </w:tc>
        <w:tc>
          <w:tcPr>
            <w:tcW w:w="253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3151FD" w:rsidRPr="00F232E5" w:rsidRDefault="003151FD" w:rsidP="00903A9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начальник Отдела </w:t>
            </w: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молодежной политики и туризма Каменская Д.И.</w:t>
            </w:r>
          </w:p>
        </w:tc>
        <w:tc>
          <w:tcPr>
            <w:tcW w:w="1358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01.01.2017</w:t>
            </w:r>
          </w:p>
        </w:tc>
        <w:tc>
          <w:tcPr>
            <w:tcW w:w="136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31.12.2017</w:t>
            </w:r>
          </w:p>
        </w:tc>
      </w:tr>
      <w:tr w:rsidR="003151FD" w:rsidRPr="00F232E5" w:rsidTr="00DE3E0C">
        <w:tc>
          <w:tcPr>
            <w:tcW w:w="787" w:type="dxa"/>
          </w:tcPr>
          <w:p w:rsidR="003151FD" w:rsidRPr="00F232E5" w:rsidRDefault="003151FD" w:rsidP="00853B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44.</w:t>
            </w:r>
          </w:p>
        </w:tc>
        <w:tc>
          <w:tcPr>
            <w:tcW w:w="5333" w:type="dxa"/>
          </w:tcPr>
          <w:p w:rsidR="003151FD" w:rsidRPr="00F232E5" w:rsidRDefault="003151FD" w:rsidP="00DE3E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Мероприятие 1.003</w:t>
            </w:r>
            <w:r w:rsidRPr="00F232E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F232E5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объектов туристического показа»</w:t>
            </w:r>
            <w:r w:rsidRPr="00F232E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151FD" w:rsidRPr="00F232E5" w:rsidRDefault="003151FD" w:rsidP="00DE3E0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10" w:type="dxa"/>
          </w:tcPr>
          <w:p w:rsidR="003151FD" w:rsidRPr="00F232E5" w:rsidRDefault="003151FD" w:rsidP="00CB7F3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>Администрация города Ржева</w:t>
            </w:r>
          </w:p>
        </w:tc>
        <w:tc>
          <w:tcPr>
            <w:tcW w:w="253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Отдел бухгалтерского учета и отчетности  администрации города Ржева, 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главный бухгалтер Аверчева Л.П.,  начальник Отдела </w:t>
            </w: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молодежной политики и туризма Каменская Д.И.</w:t>
            </w:r>
          </w:p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8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01.04.2017</w:t>
            </w:r>
          </w:p>
        </w:tc>
        <w:tc>
          <w:tcPr>
            <w:tcW w:w="136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01.10.2017</w:t>
            </w:r>
          </w:p>
        </w:tc>
      </w:tr>
      <w:tr w:rsidR="003151FD" w:rsidRPr="00F232E5" w:rsidTr="00DE3E0C">
        <w:tc>
          <w:tcPr>
            <w:tcW w:w="787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45.</w:t>
            </w:r>
          </w:p>
        </w:tc>
        <w:tc>
          <w:tcPr>
            <w:tcW w:w="5333" w:type="dxa"/>
          </w:tcPr>
          <w:p w:rsidR="003151FD" w:rsidRPr="00F232E5" w:rsidRDefault="003151FD" w:rsidP="00DE3E0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Задача  2 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«</w:t>
            </w: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>Повышение конкурентоспособности городского туристского продукта, формирование привлекательного образа города Ржева на туристском рынке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»</w:t>
            </w:r>
            <w:r w:rsidRPr="00F232E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1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>Администрация города Ржева</w:t>
            </w:r>
          </w:p>
        </w:tc>
        <w:tc>
          <w:tcPr>
            <w:tcW w:w="2530" w:type="dxa"/>
          </w:tcPr>
          <w:p w:rsidR="003151FD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Отдел бухгалтерского учета и отчетности  администрации города Ржева, Отдел молодежной политики и туризма администрации города Ржева</w:t>
            </w:r>
          </w:p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1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главный бухгалтер Аверчева Л.П.,  начальник Отдела </w:t>
            </w: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молодежной политики и туризма Каменская Д.И.</w:t>
            </w:r>
          </w:p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8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01.01.2017</w:t>
            </w:r>
          </w:p>
        </w:tc>
        <w:tc>
          <w:tcPr>
            <w:tcW w:w="136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31.12.2017</w:t>
            </w:r>
          </w:p>
        </w:tc>
      </w:tr>
      <w:tr w:rsidR="003151FD" w:rsidRPr="00F232E5" w:rsidTr="00DE3E0C">
        <w:tc>
          <w:tcPr>
            <w:tcW w:w="787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46.</w:t>
            </w:r>
          </w:p>
        </w:tc>
        <w:tc>
          <w:tcPr>
            <w:tcW w:w="5333" w:type="dxa"/>
          </w:tcPr>
          <w:p w:rsidR="003151FD" w:rsidRPr="00F232E5" w:rsidRDefault="003151FD" w:rsidP="00DE3E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Административное мероприятие 2.001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F232E5">
              <w:rPr>
                <w:rFonts w:ascii="Times New Roman" w:hAnsi="Times New Roman"/>
                <w:sz w:val="20"/>
                <w:szCs w:val="20"/>
              </w:rPr>
              <w:t>Осуществление мониторинга за состоянием туристских ресурсов, туристических маршрутов, выявление необходимости проведения ремонтно-восстановительных  работ объектов туристского показа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910" w:type="dxa"/>
          </w:tcPr>
          <w:p w:rsidR="003151FD" w:rsidRPr="00F232E5" w:rsidRDefault="003151FD" w:rsidP="00CB7F3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>Администрация города Ржева</w:t>
            </w:r>
          </w:p>
        </w:tc>
        <w:tc>
          <w:tcPr>
            <w:tcW w:w="253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 начальник Отдела </w:t>
            </w: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молодежной политики и туризма Каменская Д.И.</w:t>
            </w:r>
          </w:p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8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01.01.2017</w:t>
            </w:r>
          </w:p>
        </w:tc>
        <w:tc>
          <w:tcPr>
            <w:tcW w:w="136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31.12.2017</w:t>
            </w:r>
          </w:p>
        </w:tc>
      </w:tr>
      <w:tr w:rsidR="003151FD" w:rsidRPr="00F232E5" w:rsidTr="00DE3E0C">
        <w:tc>
          <w:tcPr>
            <w:tcW w:w="787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47.</w:t>
            </w:r>
          </w:p>
        </w:tc>
        <w:tc>
          <w:tcPr>
            <w:tcW w:w="5333" w:type="dxa"/>
          </w:tcPr>
          <w:p w:rsidR="003151FD" w:rsidRPr="00F232E5" w:rsidRDefault="003151FD" w:rsidP="00DE3E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Административное мероприятие 2.002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F232E5">
              <w:rPr>
                <w:rFonts w:ascii="Times New Roman" w:hAnsi="Times New Roman"/>
                <w:sz w:val="20"/>
                <w:szCs w:val="20"/>
              </w:rPr>
              <w:t>Формирование реестра объектов туристского показа и мест отдыха тури</w:t>
            </w:r>
            <w:r>
              <w:rPr>
                <w:rFonts w:ascii="Times New Roman" w:hAnsi="Times New Roman"/>
                <w:sz w:val="20"/>
                <w:szCs w:val="20"/>
              </w:rPr>
              <w:t>стов в целях их благоустройства»</w:t>
            </w:r>
          </w:p>
          <w:p w:rsidR="003151FD" w:rsidRPr="00F232E5" w:rsidRDefault="003151FD" w:rsidP="00DE3E0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1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>Администрация города Ржева</w:t>
            </w:r>
          </w:p>
        </w:tc>
        <w:tc>
          <w:tcPr>
            <w:tcW w:w="2530" w:type="dxa"/>
          </w:tcPr>
          <w:p w:rsidR="003151FD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Отдел молодежной политики и туризма администрации города Ржева</w:t>
            </w:r>
          </w:p>
          <w:p w:rsidR="003151FD" w:rsidRPr="00F232E5" w:rsidRDefault="003151FD" w:rsidP="00DE3E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1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 начальник Отдела </w:t>
            </w: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молодежной политики и туризма Каменская Д.И.</w:t>
            </w:r>
          </w:p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8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01.01.2017</w:t>
            </w:r>
          </w:p>
        </w:tc>
        <w:tc>
          <w:tcPr>
            <w:tcW w:w="136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31.12.2017</w:t>
            </w:r>
          </w:p>
        </w:tc>
      </w:tr>
      <w:tr w:rsidR="003151FD" w:rsidRPr="00F232E5" w:rsidTr="00DE3E0C">
        <w:tc>
          <w:tcPr>
            <w:tcW w:w="787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48.</w:t>
            </w:r>
          </w:p>
        </w:tc>
        <w:tc>
          <w:tcPr>
            <w:tcW w:w="5333" w:type="dxa"/>
          </w:tcPr>
          <w:p w:rsidR="003151FD" w:rsidRPr="00F232E5" w:rsidRDefault="003151FD" w:rsidP="00DE3E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Административное мероприятие 2.003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F232E5">
              <w:rPr>
                <w:rFonts w:ascii="Times New Roman" w:hAnsi="Times New Roman"/>
                <w:sz w:val="20"/>
                <w:szCs w:val="20"/>
              </w:rPr>
              <w:t>Создание электронного фотоархива туристического потенциала  города Ржева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910" w:type="dxa"/>
          </w:tcPr>
          <w:p w:rsidR="003151FD" w:rsidRPr="00F232E5" w:rsidRDefault="003151FD" w:rsidP="00CB7F3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>Администрация города Ржева</w:t>
            </w:r>
          </w:p>
        </w:tc>
        <w:tc>
          <w:tcPr>
            <w:tcW w:w="2530" w:type="dxa"/>
          </w:tcPr>
          <w:p w:rsidR="003151FD" w:rsidRPr="00F232E5" w:rsidRDefault="003151FD" w:rsidP="001C45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 начальник Отдела </w:t>
            </w: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молодежной политики и туризма Каменская Д.И.</w:t>
            </w:r>
          </w:p>
        </w:tc>
        <w:tc>
          <w:tcPr>
            <w:tcW w:w="1358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01.01.2017</w:t>
            </w:r>
          </w:p>
        </w:tc>
        <w:tc>
          <w:tcPr>
            <w:tcW w:w="136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31.12.2017</w:t>
            </w:r>
          </w:p>
        </w:tc>
      </w:tr>
      <w:tr w:rsidR="003151FD" w:rsidRPr="00F232E5" w:rsidTr="00DE3E0C">
        <w:tc>
          <w:tcPr>
            <w:tcW w:w="787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49.</w:t>
            </w:r>
          </w:p>
        </w:tc>
        <w:tc>
          <w:tcPr>
            <w:tcW w:w="5333" w:type="dxa"/>
          </w:tcPr>
          <w:p w:rsidR="003151FD" w:rsidRPr="00F232E5" w:rsidRDefault="003151FD" w:rsidP="00DE3E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Мероприятие 2.004</w:t>
            </w:r>
            <w:r w:rsidRPr="00F232E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F232E5">
              <w:rPr>
                <w:rFonts w:ascii="Times New Roman" w:hAnsi="Times New Roman"/>
                <w:sz w:val="20"/>
                <w:szCs w:val="20"/>
              </w:rPr>
              <w:t>Разработка и издание печатной информац</w:t>
            </w:r>
            <w:r>
              <w:rPr>
                <w:rFonts w:ascii="Times New Roman" w:hAnsi="Times New Roman"/>
                <w:sz w:val="20"/>
                <w:szCs w:val="20"/>
              </w:rPr>
              <w:t>ионной и сувенирной продукции»</w:t>
            </w:r>
          </w:p>
          <w:p w:rsidR="003151FD" w:rsidRPr="00F232E5" w:rsidRDefault="003151FD" w:rsidP="00DE3E0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1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232E5">
              <w:rPr>
                <w:rFonts w:ascii="Times New Roman" w:hAnsi="Times New Roman"/>
                <w:bCs/>
                <w:sz w:val="20"/>
                <w:szCs w:val="20"/>
              </w:rPr>
              <w:t>Администрация города Ржева</w:t>
            </w:r>
          </w:p>
        </w:tc>
        <w:tc>
          <w:tcPr>
            <w:tcW w:w="253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Отдел бухгалтерского учета и отчетности  администрации города Ржева, 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 xml:space="preserve">главный бухгалтер Л.П. Аверчева,  начальник Отдела </w:t>
            </w:r>
            <w:r w:rsidRPr="00F232E5">
              <w:rPr>
                <w:rFonts w:ascii="Times New Roman" w:hAnsi="Times New Roman"/>
                <w:color w:val="000000"/>
                <w:sz w:val="20"/>
                <w:szCs w:val="20"/>
              </w:rPr>
              <w:t>молодежной политики и туризма Каменская Д.И.</w:t>
            </w:r>
          </w:p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8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01.01.2017</w:t>
            </w:r>
          </w:p>
        </w:tc>
        <w:tc>
          <w:tcPr>
            <w:tcW w:w="1360" w:type="dxa"/>
          </w:tcPr>
          <w:p w:rsidR="003151FD" w:rsidRPr="00F232E5" w:rsidRDefault="003151FD" w:rsidP="00DE3E0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2E5">
              <w:rPr>
                <w:rFonts w:ascii="Times New Roman" w:hAnsi="Times New Roman"/>
                <w:sz w:val="20"/>
                <w:szCs w:val="20"/>
              </w:rPr>
              <w:t>01.06.2017</w:t>
            </w:r>
          </w:p>
        </w:tc>
      </w:tr>
    </w:tbl>
    <w:p w:rsidR="003151FD" w:rsidRPr="00F232E5" w:rsidRDefault="003151FD" w:rsidP="008C1C01">
      <w:pPr>
        <w:tabs>
          <w:tab w:val="left" w:pos="8085"/>
        </w:tabs>
        <w:spacing w:after="0" w:line="240" w:lineRule="auto"/>
        <w:rPr>
          <w:sz w:val="20"/>
          <w:szCs w:val="20"/>
        </w:rPr>
      </w:pPr>
    </w:p>
    <w:sectPr w:rsidR="003151FD" w:rsidRPr="00F232E5" w:rsidSect="00DE3E0C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56D"/>
    <w:rsid w:val="000102BF"/>
    <w:rsid w:val="00020E8D"/>
    <w:rsid w:val="0007404C"/>
    <w:rsid w:val="000849EC"/>
    <w:rsid w:val="000C0DF4"/>
    <w:rsid w:val="000E7E10"/>
    <w:rsid w:val="00134723"/>
    <w:rsid w:val="00134961"/>
    <w:rsid w:val="00144E80"/>
    <w:rsid w:val="001513BF"/>
    <w:rsid w:val="001542B4"/>
    <w:rsid w:val="00194688"/>
    <w:rsid w:val="001974AE"/>
    <w:rsid w:val="001C451E"/>
    <w:rsid w:val="001D2796"/>
    <w:rsid w:val="001D3B78"/>
    <w:rsid w:val="00231E7A"/>
    <w:rsid w:val="00237CB6"/>
    <w:rsid w:val="00237FAE"/>
    <w:rsid w:val="00280ED9"/>
    <w:rsid w:val="002C1F8F"/>
    <w:rsid w:val="002E103C"/>
    <w:rsid w:val="00311857"/>
    <w:rsid w:val="003151FD"/>
    <w:rsid w:val="00354DE3"/>
    <w:rsid w:val="00391963"/>
    <w:rsid w:val="003B50D2"/>
    <w:rsid w:val="003C0857"/>
    <w:rsid w:val="003F39CA"/>
    <w:rsid w:val="00447D35"/>
    <w:rsid w:val="004558A8"/>
    <w:rsid w:val="00477E32"/>
    <w:rsid w:val="004C4A8B"/>
    <w:rsid w:val="004E6EA1"/>
    <w:rsid w:val="004F7018"/>
    <w:rsid w:val="00507C62"/>
    <w:rsid w:val="00507E6B"/>
    <w:rsid w:val="00510B46"/>
    <w:rsid w:val="00515DE0"/>
    <w:rsid w:val="00526B9D"/>
    <w:rsid w:val="00556C0D"/>
    <w:rsid w:val="005A1444"/>
    <w:rsid w:val="005C69A1"/>
    <w:rsid w:val="0063599A"/>
    <w:rsid w:val="006672B7"/>
    <w:rsid w:val="006725A6"/>
    <w:rsid w:val="006A4DEF"/>
    <w:rsid w:val="006D60CF"/>
    <w:rsid w:val="006F5BBA"/>
    <w:rsid w:val="007474D5"/>
    <w:rsid w:val="007574A8"/>
    <w:rsid w:val="007764E3"/>
    <w:rsid w:val="00785C16"/>
    <w:rsid w:val="007A6161"/>
    <w:rsid w:val="007B42C9"/>
    <w:rsid w:val="007D23DE"/>
    <w:rsid w:val="00806FB1"/>
    <w:rsid w:val="00810583"/>
    <w:rsid w:val="00810793"/>
    <w:rsid w:val="00835D41"/>
    <w:rsid w:val="0083643F"/>
    <w:rsid w:val="0084031A"/>
    <w:rsid w:val="00847B78"/>
    <w:rsid w:val="00853BCA"/>
    <w:rsid w:val="00856BB0"/>
    <w:rsid w:val="0087056F"/>
    <w:rsid w:val="008C1C01"/>
    <w:rsid w:val="008E7B3A"/>
    <w:rsid w:val="00903A9C"/>
    <w:rsid w:val="00931B2A"/>
    <w:rsid w:val="009716E1"/>
    <w:rsid w:val="00983BAF"/>
    <w:rsid w:val="009C6A11"/>
    <w:rsid w:val="009F7EF5"/>
    <w:rsid w:val="00AB39BA"/>
    <w:rsid w:val="00AF683B"/>
    <w:rsid w:val="00B72E2A"/>
    <w:rsid w:val="00B81D9A"/>
    <w:rsid w:val="00B852D9"/>
    <w:rsid w:val="00BE0283"/>
    <w:rsid w:val="00C3491A"/>
    <w:rsid w:val="00C5229C"/>
    <w:rsid w:val="00CB03DC"/>
    <w:rsid w:val="00CB7F37"/>
    <w:rsid w:val="00CF1D41"/>
    <w:rsid w:val="00D02107"/>
    <w:rsid w:val="00D65685"/>
    <w:rsid w:val="00D97E62"/>
    <w:rsid w:val="00DE2BC5"/>
    <w:rsid w:val="00DE3E0C"/>
    <w:rsid w:val="00DE485F"/>
    <w:rsid w:val="00E13587"/>
    <w:rsid w:val="00E3329A"/>
    <w:rsid w:val="00E53B69"/>
    <w:rsid w:val="00E745D9"/>
    <w:rsid w:val="00EA0154"/>
    <w:rsid w:val="00EB5062"/>
    <w:rsid w:val="00EC1B12"/>
    <w:rsid w:val="00ED256D"/>
    <w:rsid w:val="00EF5F35"/>
    <w:rsid w:val="00F0624D"/>
    <w:rsid w:val="00F232E5"/>
    <w:rsid w:val="00F45C7C"/>
    <w:rsid w:val="00F5312F"/>
    <w:rsid w:val="00F72925"/>
    <w:rsid w:val="00FF2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56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741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460</TotalTime>
  <Pages>8</Pages>
  <Words>3112</Words>
  <Characters>17739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Пользовтель</dc:creator>
  <cp:keywords/>
  <dc:description/>
  <cp:lastModifiedBy>mahinistka</cp:lastModifiedBy>
  <cp:revision>47</cp:revision>
  <cp:lastPrinted>2017-06-06T06:52:00Z</cp:lastPrinted>
  <dcterms:created xsi:type="dcterms:W3CDTF">2017-05-12T10:06:00Z</dcterms:created>
  <dcterms:modified xsi:type="dcterms:W3CDTF">2017-06-19T12:22:00Z</dcterms:modified>
</cp:coreProperties>
</file>